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C905" w14:textId="6F57F441" w:rsidR="00E63CD4" w:rsidRDefault="00E63CD4" w:rsidP="000F0943">
      <w:pPr>
        <w:rPr>
          <w:b/>
          <w:sz w:val="40"/>
          <w:szCs w:val="40"/>
          <w:highlight w:val="yellow"/>
        </w:rPr>
      </w:pPr>
    </w:p>
    <w:p w14:paraId="5E32B07D" w14:textId="77777777" w:rsidR="00E63CD4" w:rsidRDefault="00E63CD4" w:rsidP="00E63CD4">
      <w:pPr>
        <w:jc w:val="center"/>
        <w:rPr>
          <w:b/>
          <w:sz w:val="40"/>
          <w:szCs w:val="40"/>
          <w:highlight w:val="yellow"/>
        </w:rPr>
      </w:pPr>
    </w:p>
    <w:p w14:paraId="0DCC8F6D" w14:textId="365D598C" w:rsidR="00E63CD4" w:rsidRPr="00CC1860" w:rsidRDefault="00E63CD4" w:rsidP="00E63CD4">
      <w:pPr>
        <w:jc w:val="center"/>
        <w:rPr>
          <w:b/>
          <w:sz w:val="40"/>
          <w:szCs w:val="40"/>
        </w:rPr>
      </w:pPr>
      <w:r w:rsidRPr="0098570F">
        <w:rPr>
          <w:b/>
          <w:sz w:val="40"/>
          <w:szCs w:val="40"/>
        </w:rPr>
        <w:t>RAMMEAVTALE</w:t>
      </w:r>
    </w:p>
    <w:p w14:paraId="20ED4263" w14:textId="67503BEE" w:rsidR="00E63CD4" w:rsidRPr="006C1944" w:rsidRDefault="00F334E7" w:rsidP="006C194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HOVEDBANKTJENESTE</w:t>
      </w:r>
      <w:r w:rsidR="000D108E" w:rsidRPr="00F62242">
        <w:rPr>
          <w:b/>
          <w:sz w:val="40"/>
          <w:szCs w:val="40"/>
        </w:rPr>
        <w:t>R</w:t>
      </w:r>
    </w:p>
    <w:p w14:paraId="519EBC5C" w14:textId="4851E97D" w:rsidR="00E63CD4" w:rsidRDefault="00F62242" w:rsidP="006C1944">
      <w:pPr>
        <w:jc w:val="center"/>
        <w:rPr>
          <w:sz w:val="28"/>
          <w:szCs w:val="28"/>
        </w:rPr>
      </w:pPr>
      <w:r w:rsidRPr="00CC1860">
        <w:rPr>
          <w:sz w:val="28"/>
          <w:szCs w:val="28"/>
        </w:rPr>
        <w:t>M</w:t>
      </w:r>
      <w:r w:rsidR="00E63CD4" w:rsidRPr="00CC1860">
        <w:rPr>
          <w:sz w:val="28"/>
          <w:szCs w:val="28"/>
        </w:rPr>
        <w:t>ellom</w:t>
      </w:r>
    </w:p>
    <w:p w14:paraId="79858F79" w14:textId="3A660765" w:rsidR="00F62242" w:rsidRPr="00F62242" w:rsidRDefault="005E485A" w:rsidP="006C1944">
      <w:pPr>
        <w:jc w:val="center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VEFSN</w:t>
      </w:r>
      <w:r w:rsidR="00F62242">
        <w:rPr>
          <w:rFonts w:cstheme="minorHAnsi"/>
          <w:b/>
          <w:sz w:val="40"/>
          <w:szCs w:val="40"/>
        </w:rPr>
        <w:t xml:space="preserve"> KOMMUNE</w:t>
      </w:r>
    </w:p>
    <w:p w14:paraId="764EE1E0" w14:textId="59C9CE06" w:rsidR="00E63CD4" w:rsidRPr="00CC1860" w:rsidRDefault="00F62242" w:rsidP="00E63CD4">
      <w:pPr>
        <w:jc w:val="center"/>
      </w:pPr>
      <w:r w:rsidRPr="00CC1860">
        <w:t xml:space="preserve"> </w:t>
      </w:r>
      <w:r w:rsidR="00E63CD4" w:rsidRPr="00CC1860">
        <w:t>(heretter kalt Oppdragsgiveren)</w:t>
      </w:r>
    </w:p>
    <w:p w14:paraId="4B3C3B52" w14:textId="747EA804" w:rsidR="00E63CD4" w:rsidRPr="00CC1860" w:rsidRDefault="00E63CD4" w:rsidP="00E63CD4">
      <w:pPr>
        <w:jc w:val="center"/>
      </w:pPr>
      <w:r w:rsidRPr="00CC1860">
        <w:t xml:space="preserve">Organisasjonsnr. </w:t>
      </w:r>
      <w:r w:rsidR="00603D14">
        <w:t>844824122</w:t>
      </w:r>
    </w:p>
    <w:p w14:paraId="60BC96D3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3DF2F4EB" w14:textId="77777777" w:rsidR="00E63CD4" w:rsidRPr="00CC1860" w:rsidRDefault="00E63CD4" w:rsidP="00E63CD4">
      <w:pPr>
        <w:jc w:val="center"/>
        <w:rPr>
          <w:sz w:val="28"/>
          <w:szCs w:val="28"/>
        </w:rPr>
      </w:pPr>
      <w:r w:rsidRPr="00CC1860">
        <w:rPr>
          <w:sz w:val="28"/>
          <w:szCs w:val="28"/>
        </w:rPr>
        <w:t>og</w:t>
      </w:r>
    </w:p>
    <w:p w14:paraId="2CAAB42A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2BCE6C1A" w14:textId="77777777" w:rsidR="00E63CD4" w:rsidRPr="00CC1860" w:rsidRDefault="00E63CD4" w:rsidP="00E63CD4">
      <w:pPr>
        <w:jc w:val="center"/>
        <w:rPr>
          <w:b/>
          <w:sz w:val="40"/>
          <w:szCs w:val="40"/>
        </w:rPr>
      </w:pPr>
      <w:r w:rsidRPr="00CC1860">
        <w:rPr>
          <w:b/>
          <w:sz w:val="40"/>
          <w:szCs w:val="40"/>
          <w:highlight w:val="yellow"/>
        </w:rPr>
        <w:t>NN</w:t>
      </w:r>
    </w:p>
    <w:p w14:paraId="2915E7CE" w14:textId="77777777" w:rsidR="00E63CD4" w:rsidRPr="00CC1860" w:rsidRDefault="00E63CD4" w:rsidP="00E63CD4">
      <w:pPr>
        <w:jc w:val="center"/>
      </w:pPr>
      <w:r w:rsidRPr="00CC1860">
        <w:t>(heretter kalt Leverandøren)</w:t>
      </w:r>
    </w:p>
    <w:p w14:paraId="486A92D1" w14:textId="77777777" w:rsidR="00E63CD4" w:rsidRPr="00CC1860" w:rsidRDefault="00E63CD4" w:rsidP="00E63CD4">
      <w:pPr>
        <w:jc w:val="center"/>
      </w:pPr>
      <w:r w:rsidRPr="00CC1860">
        <w:t xml:space="preserve">Organisasjonsnr. </w:t>
      </w:r>
      <w:r w:rsidRPr="00CC1860">
        <w:rPr>
          <w:highlight w:val="yellow"/>
        </w:rPr>
        <w:t>XXX XXX XXX</w:t>
      </w:r>
    </w:p>
    <w:p w14:paraId="3B8F329E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2DA6185C" w14:textId="616590C8" w:rsidR="00E63CD4" w:rsidRPr="00CC1860" w:rsidRDefault="00E63CD4" w:rsidP="001C176B">
      <w:pPr>
        <w:jc w:val="center"/>
        <w:rPr>
          <w:sz w:val="28"/>
          <w:szCs w:val="28"/>
        </w:rPr>
      </w:pPr>
      <w:r w:rsidRPr="00CC1860">
        <w:rPr>
          <w:sz w:val="28"/>
          <w:szCs w:val="28"/>
        </w:rPr>
        <w:t>om</w:t>
      </w:r>
    </w:p>
    <w:p w14:paraId="09241B48" w14:textId="71E239B9" w:rsidR="00E63CD4" w:rsidRPr="001C176B" w:rsidRDefault="00F334E7" w:rsidP="001C176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KJØP AV BANKTJENESTER, UTENOM LANGSIKTIGE LÅN</w:t>
      </w:r>
    </w:p>
    <w:p w14:paraId="390D9221" w14:textId="77777777" w:rsidR="001C176B" w:rsidRDefault="001C176B" w:rsidP="00E63CD4">
      <w:pPr>
        <w:jc w:val="center"/>
      </w:pPr>
    </w:p>
    <w:p w14:paraId="4937521A" w14:textId="57F9A00F" w:rsidR="00E63CD4" w:rsidRPr="00CC1860" w:rsidRDefault="00C31DEC" w:rsidP="00E63CD4">
      <w:pPr>
        <w:jc w:val="center"/>
      </w:pPr>
      <w:r>
        <w:t>Mercell saksn</w:t>
      </w:r>
      <w:r w:rsidR="008929E8">
        <w:t>umme</w:t>
      </w:r>
      <w:r>
        <w:t>r 2026/2075</w:t>
      </w:r>
    </w:p>
    <w:p w14:paraId="6A558B15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19E41449" w14:textId="774C812D" w:rsidR="00E63CD4" w:rsidRPr="001C176B" w:rsidRDefault="00E63CD4" w:rsidP="001C176B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b/>
          <w:bCs/>
        </w:rPr>
      </w:pPr>
      <w:r w:rsidRPr="00CC1860">
        <w:br w:type="page"/>
      </w:r>
      <w:bookmarkStart w:id="0" w:name="_Toc419960499"/>
      <w:bookmarkEnd w:id="0"/>
      <w:r w:rsidRPr="001C176B">
        <w:rPr>
          <w:rFonts w:cs="Arial"/>
          <w:b/>
          <w:bCs/>
          <w:caps/>
          <w:kern w:val="32"/>
          <w:sz w:val="28"/>
          <w:szCs w:val="32"/>
        </w:rPr>
        <w:lastRenderedPageBreak/>
        <w:t>Kontrakten</w:t>
      </w:r>
    </w:p>
    <w:p w14:paraId="5DEB04EB" w14:textId="0D440022" w:rsidR="00E63CD4" w:rsidRPr="00CC1860" w:rsidRDefault="00E63CD4" w:rsidP="00E63CD4">
      <w:r w:rsidRPr="00CC1860">
        <w:t xml:space="preserve">For denne kontrakten </w:t>
      </w:r>
      <w:r w:rsidRPr="0098570F">
        <w:t xml:space="preserve">gjelder </w:t>
      </w:r>
      <w:r w:rsidR="00C31DEC">
        <w:t>Alminnelige</w:t>
      </w:r>
      <w:r w:rsidRPr="0098570F">
        <w:t xml:space="preserve"> </w:t>
      </w:r>
      <w:r w:rsidR="00C31DEC">
        <w:t>kjøp</w:t>
      </w:r>
      <w:r w:rsidRPr="0098570F">
        <w:t xml:space="preserve">svilkår </w:t>
      </w:r>
      <w:r w:rsidR="00C31DEC">
        <w:t xml:space="preserve">– Tjenester </w:t>
      </w:r>
      <w:r w:rsidRPr="0098570F">
        <w:t xml:space="preserve">for </w:t>
      </w:r>
      <w:r w:rsidR="00D05193" w:rsidRPr="0098570F">
        <w:t>Regionalt innkjøpssamarbeid i Helgelandsregionen (R</w:t>
      </w:r>
      <w:r w:rsidR="00C31DEC">
        <w:t>IH</w:t>
      </w:r>
      <w:r w:rsidR="00D05193" w:rsidRPr="0098570F">
        <w:t>)</w:t>
      </w:r>
      <w:r w:rsidR="00C31DEC">
        <w:t xml:space="preserve">, </w:t>
      </w:r>
      <w:r w:rsidRPr="0098570F">
        <w:t>heretter kalt standardvilkårene</w:t>
      </w:r>
      <w:r w:rsidRPr="00CC1860">
        <w:t xml:space="preserve"> med de endringer og suppleringer som følger av denne kontrakten.</w:t>
      </w:r>
    </w:p>
    <w:p w14:paraId="5540E9D9" w14:textId="77777777" w:rsidR="00E63CD4" w:rsidRPr="00CC1860" w:rsidRDefault="00E63CD4" w:rsidP="00E63CD4"/>
    <w:p w14:paraId="36580B51" w14:textId="77777777" w:rsidR="00E63CD4" w:rsidRPr="00CC1860" w:rsidRDefault="00E63CD4" w:rsidP="00E63CD4">
      <w:r w:rsidRPr="00CC1860">
        <w:t>Kontrakten består av følgende dokumenter:</w:t>
      </w:r>
    </w:p>
    <w:p w14:paraId="6AB6E1F6" w14:textId="77777777" w:rsidR="00E63CD4" w:rsidRPr="00CC1860" w:rsidRDefault="00E63CD4" w:rsidP="00E63CD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29"/>
      </w:tblGrid>
      <w:tr w:rsidR="00E63CD4" w:rsidRPr="00CC1860" w14:paraId="0FEFA2A5" w14:textId="77777777" w:rsidTr="00514BD6">
        <w:tc>
          <w:tcPr>
            <w:tcW w:w="6629" w:type="dxa"/>
            <w:vAlign w:val="center"/>
          </w:tcPr>
          <w:p w14:paraId="05079BC6" w14:textId="75C2BDA8" w:rsidR="00E63CD4" w:rsidRPr="00CC1860" w:rsidRDefault="00B57F3E" w:rsidP="00514BD6">
            <w:pPr>
              <w:spacing w:line="276" w:lineRule="auto"/>
            </w:pPr>
            <w:r>
              <w:t>Rammeavtale</w:t>
            </w:r>
            <w:r w:rsidR="00E63CD4" w:rsidRPr="00CC1860">
              <w:t xml:space="preserve"> (dette dokumentet)</w:t>
            </w:r>
          </w:p>
        </w:tc>
      </w:tr>
      <w:tr w:rsidR="00E63CD4" w:rsidRPr="00CC1860" w14:paraId="533053B2" w14:textId="77777777" w:rsidTr="00514BD6">
        <w:tc>
          <w:tcPr>
            <w:tcW w:w="6629" w:type="dxa"/>
            <w:vAlign w:val="center"/>
          </w:tcPr>
          <w:p w14:paraId="773F51C1" w14:textId="01455BA2" w:rsidR="00E63CD4" w:rsidRPr="00CC1860" w:rsidRDefault="00F334E7" w:rsidP="0098570F">
            <w:pPr>
              <w:spacing w:line="276" w:lineRule="auto"/>
            </w:pPr>
            <w:r>
              <w:t>Bilag</w:t>
            </w:r>
            <w:r w:rsidR="00E63CD4" w:rsidRPr="00CC1860">
              <w:t xml:space="preserve"> 1 Oppdragsgiverens </w:t>
            </w:r>
            <w:r w:rsidR="00E63CD4" w:rsidRPr="0098570F">
              <w:t>kravspesifikasjon</w:t>
            </w:r>
          </w:p>
        </w:tc>
      </w:tr>
      <w:tr w:rsidR="00E63CD4" w:rsidRPr="00CC1860" w14:paraId="428974AC" w14:textId="77777777" w:rsidTr="00514BD6">
        <w:tc>
          <w:tcPr>
            <w:tcW w:w="6629" w:type="dxa"/>
            <w:vAlign w:val="center"/>
          </w:tcPr>
          <w:p w14:paraId="0007B3CD" w14:textId="73F2D5AC" w:rsidR="00E63CD4" w:rsidRPr="00CC1860" w:rsidRDefault="00F334E7" w:rsidP="000D108E">
            <w:pPr>
              <w:spacing w:line="276" w:lineRule="auto"/>
            </w:pPr>
            <w:r>
              <w:t>Bilag</w:t>
            </w:r>
            <w:r w:rsidR="00E63CD4" w:rsidRPr="00CC1860">
              <w:t xml:space="preserve"> 2 Leverandørens </w:t>
            </w:r>
            <w:r w:rsidR="0098570F">
              <w:t>besvarelse tildelingskriteriene</w:t>
            </w:r>
          </w:p>
        </w:tc>
      </w:tr>
      <w:tr w:rsidR="006B6CF9" w:rsidRPr="00CC1860" w14:paraId="227FD7F3" w14:textId="77777777" w:rsidTr="00514BD6">
        <w:tc>
          <w:tcPr>
            <w:tcW w:w="6629" w:type="dxa"/>
            <w:vAlign w:val="center"/>
          </w:tcPr>
          <w:p w14:paraId="14EB509A" w14:textId="5114DB25" w:rsidR="006B6CF9" w:rsidRPr="00CC1860" w:rsidRDefault="00F334E7" w:rsidP="00514BD6">
            <w:pPr>
              <w:spacing w:line="276" w:lineRule="auto"/>
            </w:pPr>
            <w:r w:rsidRPr="00F334E7">
              <w:t>Bilag</w:t>
            </w:r>
            <w:r w:rsidR="006B6CF9">
              <w:t xml:space="preserve"> 3 Prisskjema</w:t>
            </w:r>
          </w:p>
        </w:tc>
      </w:tr>
      <w:tr w:rsidR="005845F6" w:rsidRPr="00CC1860" w14:paraId="35A2E466" w14:textId="77777777" w:rsidTr="00514BD6">
        <w:tc>
          <w:tcPr>
            <w:tcW w:w="6629" w:type="dxa"/>
            <w:vAlign w:val="center"/>
          </w:tcPr>
          <w:p w14:paraId="7048D867" w14:textId="385849A9" w:rsidR="005845F6" w:rsidRDefault="00F334E7" w:rsidP="00514BD6">
            <w:pPr>
              <w:spacing w:line="276" w:lineRule="auto"/>
            </w:pPr>
            <w:r w:rsidRPr="00F334E7">
              <w:t>Bilag</w:t>
            </w:r>
            <w:r w:rsidR="008B4407">
              <w:t xml:space="preserve"> 4 Endringer </w:t>
            </w:r>
          </w:p>
        </w:tc>
      </w:tr>
      <w:tr w:rsidR="00E63CD4" w:rsidRPr="00CC1860" w14:paraId="783DC5C9" w14:textId="77777777" w:rsidTr="00514BD6">
        <w:tc>
          <w:tcPr>
            <w:tcW w:w="6629" w:type="dxa"/>
            <w:vAlign w:val="center"/>
          </w:tcPr>
          <w:p w14:paraId="2E4DC2FA" w14:textId="7FFB79DC" w:rsidR="00E63CD4" w:rsidRPr="00CC1860" w:rsidRDefault="00F334E7" w:rsidP="000D108E">
            <w:pPr>
              <w:spacing w:line="276" w:lineRule="auto"/>
            </w:pPr>
            <w:r w:rsidRPr="00F334E7">
              <w:t>Bilag</w:t>
            </w:r>
            <w:r w:rsidR="00E63CD4" w:rsidRPr="00CC1860">
              <w:t xml:space="preserve"> </w:t>
            </w:r>
            <w:r w:rsidR="005B0470">
              <w:t>6</w:t>
            </w:r>
            <w:r w:rsidR="00E63CD4" w:rsidRPr="00CC1860">
              <w:t xml:space="preserve"> </w:t>
            </w:r>
            <w:r w:rsidR="00C31DEC">
              <w:t>Alminnelige kjøpsvilkår - Tjenester</w:t>
            </w:r>
          </w:p>
        </w:tc>
      </w:tr>
      <w:tr w:rsidR="00E63CD4" w:rsidRPr="00CC1860" w14:paraId="5E2D8DBF" w14:textId="77777777" w:rsidTr="00514BD6">
        <w:tc>
          <w:tcPr>
            <w:tcW w:w="6629" w:type="dxa"/>
            <w:vAlign w:val="center"/>
          </w:tcPr>
          <w:p w14:paraId="74D9AF78" w14:textId="246EBF6B" w:rsidR="00E63CD4" w:rsidRPr="00CC1860" w:rsidRDefault="003A1EF2" w:rsidP="00514BD6">
            <w:pPr>
              <w:spacing w:line="276" w:lineRule="auto"/>
            </w:pPr>
            <w:r w:rsidRPr="007E0D67">
              <w:rPr>
                <w:highlight w:val="yellow"/>
              </w:rPr>
              <w:t>Ved behov skal det underskrives databehandleravtale</w:t>
            </w:r>
          </w:p>
        </w:tc>
      </w:tr>
    </w:tbl>
    <w:p w14:paraId="46DE6CA3" w14:textId="34158161" w:rsidR="00E63CD4" w:rsidRPr="00CC1860" w:rsidRDefault="00E63CD4" w:rsidP="00E63CD4"/>
    <w:p w14:paraId="5DFA8048" w14:textId="77777777" w:rsidR="00E63CD4" w:rsidRPr="00CC1860" w:rsidRDefault="00E63CD4" w:rsidP="00E63CD4">
      <w:r w:rsidRPr="00CC1860">
        <w:t xml:space="preserve">Ved motstrid gjelder dokumentene i ovennevnte rekkefølge. </w:t>
      </w:r>
    </w:p>
    <w:p w14:paraId="6992062E" w14:textId="7FE573A5" w:rsidR="00F334E7" w:rsidRPr="00F334E7" w:rsidRDefault="00E63CD4" w:rsidP="00F334E7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r w:rsidRPr="00CC1860">
        <w:rPr>
          <w:rFonts w:cs="Arial"/>
          <w:b/>
          <w:bCs/>
          <w:caps/>
          <w:kern w:val="32"/>
          <w:sz w:val="28"/>
          <w:szCs w:val="32"/>
        </w:rPr>
        <w:t>Partenes representanter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60453" w14:paraId="7B95AD5B" w14:textId="77777777" w:rsidTr="00C95F65">
        <w:tc>
          <w:tcPr>
            <w:tcW w:w="4531" w:type="dxa"/>
            <w:shd w:val="clear" w:color="auto" w:fill="BFBFBF" w:themeFill="background2" w:themeFillShade="BF"/>
          </w:tcPr>
          <w:p w14:paraId="32C3E50E" w14:textId="2C11F656" w:rsidR="00560453" w:rsidRDefault="003D6529" w:rsidP="00E63CD4">
            <w:bookmarkStart w:id="1" w:name="_Hlk35846956"/>
            <w:r>
              <w:t>For Oppdragsgiver</w:t>
            </w:r>
          </w:p>
        </w:tc>
        <w:tc>
          <w:tcPr>
            <w:tcW w:w="4531" w:type="dxa"/>
            <w:shd w:val="clear" w:color="auto" w:fill="BFBFBF" w:themeFill="background2" w:themeFillShade="BF"/>
          </w:tcPr>
          <w:p w14:paraId="2037110C" w14:textId="15826065" w:rsidR="00560453" w:rsidRDefault="003D6529" w:rsidP="00E63CD4">
            <w:r>
              <w:t>For Leverandøren</w:t>
            </w:r>
          </w:p>
        </w:tc>
      </w:tr>
      <w:tr w:rsidR="00560453" w14:paraId="429BDD12" w14:textId="77777777" w:rsidTr="00560453">
        <w:tc>
          <w:tcPr>
            <w:tcW w:w="4531" w:type="dxa"/>
          </w:tcPr>
          <w:p w14:paraId="38287E82" w14:textId="608EBE4B" w:rsidR="00354C6B" w:rsidRDefault="003D6529" w:rsidP="00E63CD4">
            <w:r>
              <w:t>Navn:</w:t>
            </w:r>
          </w:p>
        </w:tc>
        <w:tc>
          <w:tcPr>
            <w:tcW w:w="4531" w:type="dxa"/>
          </w:tcPr>
          <w:p w14:paraId="048A2436" w14:textId="4CEAD05C" w:rsidR="00560453" w:rsidRDefault="003D6529" w:rsidP="00E63CD4">
            <w:r>
              <w:t>Navn:</w:t>
            </w:r>
          </w:p>
        </w:tc>
      </w:tr>
      <w:tr w:rsidR="00560453" w14:paraId="113EE1BF" w14:textId="77777777" w:rsidTr="00560453">
        <w:tc>
          <w:tcPr>
            <w:tcW w:w="4531" w:type="dxa"/>
          </w:tcPr>
          <w:p w14:paraId="707CD0E1" w14:textId="2115C67D" w:rsidR="002C3CB0" w:rsidRDefault="003D6529" w:rsidP="00E63CD4">
            <w:r>
              <w:t>Adresse:</w:t>
            </w:r>
          </w:p>
        </w:tc>
        <w:tc>
          <w:tcPr>
            <w:tcW w:w="4531" w:type="dxa"/>
          </w:tcPr>
          <w:p w14:paraId="7F6643AB" w14:textId="7077AF0C" w:rsidR="00560453" w:rsidRDefault="003D6529" w:rsidP="00E63CD4">
            <w:r>
              <w:t>Adresse:</w:t>
            </w:r>
          </w:p>
        </w:tc>
      </w:tr>
      <w:tr w:rsidR="00560453" w14:paraId="537617B7" w14:textId="77777777" w:rsidTr="00560453">
        <w:tc>
          <w:tcPr>
            <w:tcW w:w="4531" w:type="dxa"/>
          </w:tcPr>
          <w:p w14:paraId="34672225" w14:textId="12FDFC5F" w:rsidR="00354C6B" w:rsidRDefault="003D6529" w:rsidP="00E63CD4">
            <w:r>
              <w:t>E-post:</w:t>
            </w:r>
          </w:p>
        </w:tc>
        <w:tc>
          <w:tcPr>
            <w:tcW w:w="4531" w:type="dxa"/>
          </w:tcPr>
          <w:p w14:paraId="7395C366" w14:textId="398B5A5F" w:rsidR="00560453" w:rsidRDefault="003D6529" w:rsidP="00E63CD4">
            <w:r>
              <w:t>E-post:</w:t>
            </w:r>
          </w:p>
        </w:tc>
      </w:tr>
      <w:tr w:rsidR="003D6529" w14:paraId="5E6AED8B" w14:textId="77777777" w:rsidTr="00560453">
        <w:tc>
          <w:tcPr>
            <w:tcW w:w="4531" w:type="dxa"/>
          </w:tcPr>
          <w:p w14:paraId="270EB76E" w14:textId="3C7EB54B" w:rsidR="00354C6B" w:rsidRDefault="003D6529" w:rsidP="00E63CD4">
            <w:r>
              <w:t>Telefon:</w:t>
            </w:r>
          </w:p>
        </w:tc>
        <w:tc>
          <w:tcPr>
            <w:tcW w:w="4531" w:type="dxa"/>
          </w:tcPr>
          <w:p w14:paraId="7A9FC58F" w14:textId="32A19242" w:rsidR="003D6529" w:rsidRDefault="003D6529" w:rsidP="00E63CD4">
            <w:r>
              <w:t>Telefon:</w:t>
            </w:r>
          </w:p>
        </w:tc>
      </w:tr>
      <w:bookmarkEnd w:id="1"/>
    </w:tbl>
    <w:p w14:paraId="2F8B7AEA" w14:textId="77777777" w:rsidR="00E63CD4" w:rsidRPr="00CC1860" w:rsidRDefault="00E63CD4" w:rsidP="00E63CD4"/>
    <w:p w14:paraId="2265A9D7" w14:textId="77777777" w:rsidR="00E63CD4" w:rsidRPr="00CC1860" w:rsidRDefault="00E63CD4" w:rsidP="00E63CD4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r w:rsidRPr="00CC1860">
        <w:rPr>
          <w:rFonts w:cs="Arial"/>
          <w:b/>
          <w:bCs/>
          <w:caps/>
          <w:kern w:val="32"/>
          <w:sz w:val="28"/>
          <w:szCs w:val="32"/>
        </w:rPr>
        <w:t>Kontraktens innhold og omfang</w:t>
      </w:r>
    </w:p>
    <w:p w14:paraId="5048839F" w14:textId="65F08B62" w:rsidR="00E63CD4" w:rsidRPr="0098570F" w:rsidRDefault="0098570F" w:rsidP="00E63CD4">
      <w:r w:rsidRPr="0098570F">
        <w:t>Oppdragsgivere ønsker å inngå en avtale som omhandler banktjenester, utenom langsiktige lån.</w:t>
      </w:r>
    </w:p>
    <w:p w14:paraId="08EE5071" w14:textId="08855461" w:rsidR="00E63CD4" w:rsidRPr="00CC1860" w:rsidRDefault="00E63CD4" w:rsidP="00E63CD4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r w:rsidRPr="00CC1860">
        <w:rPr>
          <w:rFonts w:cs="Arial"/>
          <w:b/>
          <w:bCs/>
          <w:caps/>
          <w:kern w:val="32"/>
          <w:sz w:val="28"/>
          <w:szCs w:val="32"/>
        </w:rPr>
        <w:lastRenderedPageBreak/>
        <w:t xml:space="preserve">Kontraktens </w:t>
      </w:r>
      <w:r w:rsidRPr="0098570F">
        <w:rPr>
          <w:rFonts w:cs="Arial"/>
          <w:b/>
          <w:bCs/>
          <w:caps/>
          <w:kern w:val="32"/>
          <w:sz w:val="28"/>
          <w:szCs w:val="32"/>
        </w:rPr>
        <w:t>varighet</w:t>
      </w:r>
    </w:p>
    <w:p w14:paraId="220EBD4B" w14:textId="19216402" w:rsidR="00E63CD4" w:rsidRPr="00CC1860" w:rsidRDefault="0098570F" w:rsidP="00E63CD4">
      <w:r>
        <w:t xml:space="preserve">Rammeavtalen har en varighet på 3 år fra signeringsdato med opsjon på forlengelse i 1 år. Avtalen går ut etter 3 år dersom ikke kommunen innen </w:t>
      </w:r>
      <w:r w:rsidR="003A1EF2">
        <w:t>6</w:t>
      </w:r>
      <w:r>
        <w:t xml:space="preserve"> måneder før dette tidspunktet har varslet Leverandøren om at kommunen ønsk</w:t>
      </w:r>
      <w:r w:rsidR="00CB0F04">
        <w:t>er å forlenge avtalen i ett år.</w:t>
      </w:r>
    </w:p>
    <w:p w14:paraId="2A80A629" w14:textId="78B24034" w:rsidR="00E63CD4" w:rsidRPr="0098570F" w:rsidRDefault="00E63CD4" w:rsidP="00E63CD4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r w:rsidRPr="0098570F">
        <w:rPr>
          <w:rFonts w:cs="Arial"/>
          <w:b/>
          <w:bCs/>
          <w:caps/>
          <w:kern w:val="32"/>
          <w:sz w:val="28"/>
          <w:szCs w:val="32"/>
        </w:rPr>
        <w:t xml:space="preserve">Møter og rapportering </w:t>
      </w:r>
    </w:p>
    <w:p w14:paraId="75FA7DFA" w14:textId="77777777" w:rsidR="00E63CD4" w:rsidRPr="0098570F" w:rsidRDefault="00E63CD4" w:rsidP="00E63CD4">
      <w:pPr>
        <w:keepNext/>
        <w:numPr>
          <w:ilvl w:val="1"/>
          <w:numId w:val="16"/>
        </w:numPr>
        <w:spacing w:before="240" w:after="60"/>
        <w:outlineLvl w:val="1"/>
        <w:rPr>
          <w:rFonts w:cs="Arial"/>
          <w:b/>
          <w:bCs/>
          <w:iCs/>
          <w:sz w:val="28"/>
          <w:szCs w:val="28"/>
        </w:rPr>
      </w:pPr>
      <w:r w:rsidRPr="0098570F">
        <w:rPr>
          <w:rFonts w:cs="Arial"/>
          <w:b/>
          <w:bCs/>
          <w:iCs/>
          <w:sz w:val="28"/>
          <w:szCs w:val="28"/>
        </w:rPr>
        <w:t>Møter</w:t>
      </w:r>
    </w:p>
    <w:p w14:paraId="0E61437D" w14:textId="0A666E62" w:rsidR="00E63CD4" w:rsidRPr="0098570F" w:rsidRDefault="00E63CD4" w:rsidP="00E63CD4">
      <w:r w:rsidRPr="0098570F">
        <w:t>Det skal avholdes jevnlige møter mellom Partene for å sikre korrekt oppfyllelse av kontraktsforpliktelsen.</w:t>
      </w:r>
      <w:r w:rsidR="0098570F">
        <w:t xml:space="preserve"> </w:t>
      </w:r>
      <w:r w:rsidRPr="0098570F">
        <w:t xml:space="preserve">Møter mellom Partene skal finne sted </w:t>
      </w:r>
      <w:r w:rsidR="0098570F" w:rsidRPr="0098570F">
        <w:t xml:space="preserve">minimum en </w:t>
      </w:r>
      <w:r w:rsidRPr="0098570F">
        <w:t>gang årlig for å sikre gjennomføring av Kontraktens intensjoner.</w:t>
      </w:r>
    </w:p>
    <w:p w14:paraId="4466C8BC" w14:textId="77777777" w:rsidR="00E63CD4" w:rsidRPr="00CC1860" w:rsidRDefault="00E63CD4" w:rsidP="00E63CD4">
      <w:pPr>
        <w:rPr>
          <w:highlight w:val="yellow"/>
        </w:rPr>
      </w:pPr>
    </w:p>
    <w:p w14:paraId="362FA239" w14:textId="77777777" w:rsidR="00E63CD4" w:rsidRPr="0098570F" w:rsidRDefault="00E63CD4" w:rsidP="00E63CD4">
      <w:pPr>
        <w:rPr>
          <w:b/>
        </w:rPr>
      </w:pPr>
      <w:r w:rsidRPr="0098570F">
        <w:rPr>
          <w:b/>
        </w:rPr>
        <w:t xml:space="preserve">Agenda kan være: </w:t>
      </w:r>
    </w:p>
    <w:p w14:paraId="5C6F3AF3" w14:textId="77777777" w:rsidR="00E63CD4" w:rsidRPr="0098570F" w:rsidRDefault="00E63CD4" w:rsidP="00E63CD4">
      <w:pPr>
        <w:numPr>
          <w:ilvl w:val="0"/>
          <w:numId w:val="17"/>
        </w:numPr>
        <w:spacing w:before="0" w:after="0"/>
      </w:pPr>
      <w:r w:rsidRPr="0098570F">
        <w:t>Gjennomgang av referat</w:t>
      </w:r>
    </w:p>
    <w:p w14:paraId="439A2A0B" w14:textId="77777777" w:rsidR="00E63CD4" w:rsidRPr="0098570F" w:rsidRDefault="00E63CD4" w:rsidP="00E63CD4">
      <w:pPr>
        <w:numPr>
          <w:ilvl w:val="0"/>
          <w:numId w:val="17"/>
        </w:numPr>
        <w:spacing w:before="0" w:after="0"/>
      </w:pPr>
      <w:r w:rsidRPr="0098570F">
        <w:t xml:space="preserve">Leveranser / utestående leveranser </w:t>
      </w:r>
    </w:p>
    <w:p w14:paraId="0C4BCA9B" w14:textId="77777777" w:rsidR="00E63CD4" w:rsidRPr="0098570F" w:rsidRDefault="00E63CD4" w:rsidP="00E63CD4">
      <w:pPr>
        <w:numPr>
          <w:ilvl w:val="0"/>
          <w:numId w:val="17"/>
        </w:numPr>
        <w:spacing w:before="0" w:after="0"/>
      </w:pPr>
      <w:r w:rsidRPr="0098570F">
        <w:t>Endringer/avvik</w:t>
      </w:r>
    </w:p>
    <w:p w14:paraId="52A85148" w14:textId="77777777" w:rsidR="00E63CD4" w:rsidRPr="0098570F" w:rsidRDefault="00E63CD4" w:rsidP="00E63CD4">
      <w:pPr>
        <w:numPr>
          <w:ilvl w:val="0"/>
          <w:numId w:val="17"/>
        </w:numPr>
        <w:spacing w:before="0" w:after="0"/>
      </w:pPr>
      <w:r w:rsidRPr="0098570F">
        <w:t>Kommersielt</w:t>
      </w:r>
    </w:p>
    <w:p w14:paraId="0E08242E" w14:textId="77777777" w:rsidR="00E63CD4" w:rsidRPr="0098570F" w:rsidRDefault="00E63CD4" w:rsidP="00E63CD4">
      <w:pPr>
        <w:numPr>
          <w:ilvl w:val="0"/>
          <w:numId w:val="17"/>
        </w:numPr>
        <w:spacing w:before="0" w:after="0"/>
      </w:pPr>
      <w:r w:rsidRPr="0098570F">
        <w:t>Evt.</w:t>
      </w:r>
    </w:p>
    <w:p w14:paraId="6960A837" w14:textId="77777777" w:rsidR="00E63CD4" w:rsidRPr="0098570F" w:rsidRDefault="00E63CD4" w:rsidP="00E63CD4"/>
    <w:p w14:paraId="3C2225F7" w14:textId="77777777" w:rsidR="00E63CD4" w:rsidRPr="00CC1860" w:rsidRDefault="00E63CD4" w:rsidP="00E63CD4">
      <w:r w:rsidRPr="0098570F">
        <w:t>Dersom ikke annet er avtalt er Oppdragsgiveren ansvarlig for utarbeidelse av møtereferatene, som skal sendes Leverandøren for godkjenning innen 5 arbeidsdager etter møtet.</w:t>
      </w:r>
    </w:p>
    <w:p w14:paraId="0517425C" w14:textId="77777777" w:rsidR="00E63CD4" w:rsidRPr="00CC1860" w:rsidRDefault="00E63CD4" w:rsidP="00E63CD4"/>
    <w:p w14:paraId="68597DCA" w14:textId="77777777" w:rsidR="00E63CD4" w:rsidRPr="0098570F" w:rsidRDefault="00E63CD4" w:rsidP="00E63CD4">
      <w:r w:rsidRPr="0098570F">
        <w:t>Referatene skal som et minimum inneholde:</w:t>
      </w:r>
    </w:p>
    <w:p w14:paraId="4C3B9B54" w14:textId="77777777" w:rsidR="00E63CD4" w:rsidRPr="0098570F" w:rsidRDefault="00E63CD4" w:rsidP="00E63CD4">
      <w:pPr>
        <w:numPr>
          <w:ilvl w:val="0"/>
          <w:numId w:val="18"/>
        </w:numPr>
        <w:spacing w:before="0" w:after="0"/>
      </w:pPr>
      <w:r w:rsidRPr="0098570F">
        <w:t xml:space="preserve">Vedtatte beslutninger </w:t>
      </w:r>
    </w:p>
    <w:p w14:paraId="25C2C367" w14:textId="77777777" w:rsidR="00E63CD4" w:rsidRPr="0098570F" w:rsidRDefault="00E63CD4" w:rsidP="00E63CD4">
      <w:pPr>
        <w:numPr>
          <w:ilvl w:val="0"/>
          <w:numId w:val="18"/>
        </w:numPr>
        <w:spacing w:before="0" w:after="0"/>
      </w:pPr>
      <w:r w:rsidRPr="0098570F">
        <w:t xml:space="preserve">Tidsfrister for utførelse av beslutninger </w:t>
      </w:r>
    </w:p>
    <w:p w14:paraId="3BCF10BF" w14:textId="77777777" w:rsidR="00E63CD4" w:rsidRPr="0098570F" w:rsidRDefault="00E63CD4" w:rsidP="00E63CD4">
      <w:pPr>
        <w:numPr>
          <w:ilvl w:val="0"/>
          <w:numId w:val="18"/>
        </w:numPr>
        <w:spacing w:before="0" w:after="0"/>
      </w:pPr>
      <w:r w:rsidRPr="0098570F">
        <w:t>Ansvarlig for gjennomføring av beslutninger</w:t>
      </w:r>
    </w:p>
    <w:p w14:paraId="11C2506C" w14:textId="77777777" w:rsidR="00E63CD4" w:rsidRPr="0098570F" w:rsidRDefault="00E63CD4" w:rsidP="00E63CD4">
      <w:pPr>
        <w:numPr>
          <w:ilvl w:val="0"/>
          <w:numId w:val="18"/>
        </w:numPr>
        <w:spacing w:before="0" w:after="0"/>
      </w:pPr>
      <w:r w:rsidRPr="0098570F">
        <w:t>Status for tidligere beslutninger</w:t>
      </w:r>
    </w:p>
    <w:p w14:paraId="6693FB53" w14:textId="77777777" w:rsidR="00E63CD4" w:rsidRPr="0098570F" w:rsidRDefault="00E63CD4" w:rsidP="00E63CD4"/>
    <w:p w14:paraId="561D92EA" w14:textId="77777777" w:rsidR="00E63CD4" w:rsidRPr="00CC1860" w:rsidRDefault="00E63CD4" w:rsidP="00E63CD4">
      <w:r w:rsidRPr="0098570F">
        <w:t>Partene er ansvarlig for egne kostnader i forbindelse med møter.</w:t>
      </w:r>
    </w:p>
    <w:p w14:paraId="479A0D33" w14:textId="77777777" w:rsidR="00E63CD4" w:rsidRPr="000F5230" w:rsidRDefault="00E63CD4" w:rsidP="00E63CD4">
      <w:pPr>
        <w:keepNext/>
        <w:numPr>
          <w:ilvl w:val="1"/>
          <w:numId w:val="16"/>
        </w:numPr>
        <w:spacing w:before="240" w:after="60"/>
        <w:outlineLvl w:val="1"/>
        <w:rPr>
          <w:rFonts w:cs="Arial"/>
          <w:b/>
          <w:bCs/>
          <w:iCs/>
          <w:sz w:val="28"/>
          <w:szCs w:val="28"/>
        </w:rPr>
      </w:pPr>
      <w:r w:rsidRPr="000F5230">
        <w:rPr>
          <w:rFonts w:cs="Arial"/>
          <w:b/>
          <w:bCs/>
          <w:iCs/>
          <w:sz w:val="28"/>
          <w:szCs w:val="28"/>
        </w:rPr>
        <w:t>Rapportering</w:t>
      </w:r>
    </w:p>
    <w:p w14:paraId="7BF93078" w14:textId="77777777" w:rsidR="00E63CD4" w:rsidRPr="000F5230" w:rsidRDefault="00E63CD4" w:rsidP="00E63CD4">
      <w:r w:rsidRPr="000F5230">
        <w:t>Leverandøren skal rapportere i henhold til de krav og retningslinjer som fremgår av dette punktet.</w:t>
      </w:r>
    </w:p>
    <w:p w14:paraId="2E355DE4" w14:textId="52DB63CE" w:rsidR="00E63CD4" w:rsidRPr="00CC1860" w:rsidRDefault="00E63CD4" w:rsidP="00E63CD4">
      <w:r w:rsidRPr="000F5230">
        <w:t>Leverandøren skal oversende rapport/statistikk til Oppdragsgiveren</w:t>
      </w:r>
      <w:r w:rsidR="000F5230" w:rsidRPr="000F5230">
        <w:t xml:space="preserve"> ved behov</w:t>
      </w:r>
      <w:r w:rsidRPr="000F5230">
        <w:t>.</w:t>
      </w:r>
    </w:p>
    <w:p w14:paraId="505FAD86" w14:textId="77777777" w:rsidR="00E63CD4" w:rsidRPr="00CC1860" w:rsidRDefault="00E63CD4" w:rsidP="00E63CD4"/>
    <w:p w14:paraId="0190C247" w14:textId="77777777" w:rsidR="00E63CD4" w:rsidRPr="000F5230" w:rsidRDefault="00E63CD4" w:rsidP="00E63CD4">
      <w:pPr>
        <w:rPr>
          <w:b/>
        </w:rPr>
      </w:pPr>
      <w:r w:rsidRPr="000F5230">
        <w:rPr>
          <w:b/>
        </w:rPr>
        <w:t>Statistikken skal inneholde:</w:t>
      </w:r>
    </w:p>
    <w:p w14:paraId="2979D40B" w14:textId="77777777" w:rsidR="00E63CD4" w:rsidRPr="000F5230" w:rsidRDefault="00E63CD4" w:rsidP="00E63CD4">
      <w:pPr>
        <w:numPr>
          <w:ilvl w:val="0"/>
          <w:numId w:val="19"/>
        </w:numPr>
        <w:spacing w:before="0" w:after="0"/>
      </w:pPr>
      <w:r w:rsidRPr="000F5230">
        <w:t>Opplysninger om leveransens art, mengde og verdi i perioden.</w:t>
      </w:r>
    </w:p>
    <w:p w14:paraId="41A22681" w14:textId="77777777" w:rsidR="00E63CD4" w:rsidRPr="000F5230" w:rsidRDefault="00E63CD4" w:rsidP="00E63CD4">
      <w:pPr>
        <w:numPr>
          <w:ilvl w:val="0"/>
          <w:numId w:val="19"/>
        </w:numPr>
        <w:spacing w:before="0" w:after="0"/>
      </w:pPr>
      <w:r w:rsidRPr="000F5230">
        <w:t>Andre opplysninger</w:t>
      </w:r>
    </w:p>
    <w:p w14:paraId="04AC0D91" w14:textId="77777777" w:rsidR="00E63CD4" w:rsidRPr="00CC1860" w:rsidRDefault="00E63CD4" w:rsidP="00E63CD4">
      <w:r w:rsidRPr="00CC1860">
        <w:t xml:space="preserve"> </w:t>
      </w:r>
    </w:p>
    <w:p w14:paraId="579119F7" w14:textId="77777777" w:rsidR="00E63CD4" w:rsidRPr="00CC1860" w:rsidRDefault="00E63CD4" w:rsidP="00E63CD4">
      <w:r w:rsidRPr="000F5230">
        <w:t>Oppdragsgiveren har rett til å kreve endringer i rapportens innhold, uten ekstra kostnader for oppdragsgiveren.</w:t>
      </w:r>
    </w:p>
    <w:p w14:paraId="77A971F0" w14:textId="293965B9" w:rsidR="00E63CD4" w:rsidRPr="00CC1860" w:rsidRDefault="00E63CD4" w:rsidP="00E63CD4"/>
    <w:p w14:paraId="2AF96A5F" w14:textId="77777777" w:rsidR="00E63CD4" w:rsidRPr="00CC1860" w:rsidRDefault="00E63CD4" w:rsidP="00E63CD4"/>
    <w:p w14:paraId="3D72919C" w14:textId="77777777" w:rsidR="00E63CD4" w:rsidRPr="00CC1860" w:rsidRDefault="00E63CD4" w:rsidP="00E63CD4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r w:rsidRPr="00CC1860">
        <w:rPr>
          <w:rFonts w:cs="Arial"/>
          <w:b/>
          <w:bCs/>
          <w:caps/>
          <w:kern w:val="32"/>
          <w:sz w:val="28"/>
          <w:szCs w:val="32"/>
        </w:rPr>
        <w:t>Bruk av underleverandører</w:t>
      </w:r>
    </w:p>
    <w:p w14:paraId="6F48D201" w14:textId="77777777" w:rsidR="00E63CD4" w:rsidRPr="00CC1860" w:rsidRDefault="00E63CD4" w:rsidP="00E63CD4">
      <w:pPr>
        <w:rPr>
          <w:i/>
        </w:rPr>
      </w:pPr>
      <w:r w:rsidRPr="00CC1860">
        <w:rPr>
          <w:i/>
          <w:highlight w:val="yellow"/>
        </w:rPr>
        <w:t>(Fylles ut dersom det er avtalt at Leverandøren skal bruke underleverandør.)</w:t>
      </w:r>
    </w:p>
    <w:p w14:paraId="57AD6361" w14:textId="77777777" w:rsidR="00E63CD4" w:rsidRPr="00CC1860" w:rsidRDefault="00E63CD4" w:rsidP="00E63CD4"/>
    <w:p w14:paraId="31CA532F" w14:textId="77777777" w:rsidR="00E63CD4" w:rsidRPr="00CC1860" w:rsidRDefault="00E63CD4" w:rsidP="00E63CD4">
      <w:r w:rsidRPr="00CC1860">
        <w:t>Følgende underleverandører er avtalt benyttet:</w:t>
      </w:r>
    </w:p>
    <w:p w14:paraId="39E60ED6" w14:textId="77777777" w:rsidR="00E63CD4" w:rsidRPr="00CC1860" w:rsidRDefault="00E63CD4" w:rsidP="00E63CD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E63CD4" w:rsidRPr="00CC1860" w14:paraId="7B787F13" w14:textId="77777777" w:rsidTr="00514BD6">
        <w:tc>
          <w:tcPr>
            <w:tcW w:w="4605" w:type="dxa"/>
            <w:shd w:val="pct25" w:color="auto" w:fill="auto"/>
            <w:vAlign w:val="center"/>
          </w:tcPr>
          <w:p w14:paraId="49D3FCA3" w14:textId="77777777" w:rsidR="00E63CD4" w:rsidRPr="00CC1860" w:rsidRDefault="00E63CD4" w:rsidP="00514BD6">
            <w:pPr>
              <w:spacing w:line="276" w:lineRule="auto"/>
              <w:rPr>
                <w:b/>
              </w:rPr>
            </w:pPr>
            <w:r w:rsidRPr="00CC1860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648FCB56" w14:textId="77777777" w:rsidR="00E63CD4" w:rsidRPr="00CC1860" w:rsidRDefault="00E63CD4" w:rsidP="00514BD6">
            <w:pPr>
              <w:spacing w:line="276" w:lineRule="auto"/>
              <w:rPr>
                <w:b/>
              </w:rPr>
            </w:pPr>
            <w:r w:rsidRPr="00CC1860">
              <w:rPr>
                <w:b/>
              </w:rPr>
              <w:t>Org.nr./personnr.</w:t>
            </w:r>
          </w:p>
        </w:tc>
      </w:tr>
      <w:tr w:rsidR="00E63CD4" w:rsidRPr="00CC1860" w14:paraId="25B957DD" w14:textId="77777777" w:rsidTr="00514BD6">
        <w:tc>
          <w:tcPr>
            <w:tcW w:w="4605" w:type="dxa"/>
            <w:vAlign w:val="center"/>
          </w:tcPr>
          <w:p w14:paraId="58AFFE20" w14:textId="77777777" w:rsidR="00E63CD4" w:rsidRPr="00CC1860" w:rsidRDefault="00E63CD4" w:rsidP="00514BD6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72B50623" w14:textId="77777777" w:rsidR="00E63CD4" w:rsidRPr="00CC1860" w:rsidRDefault="00E63CD4" w:rsidP="00514BD6">
            <w:pPr>
              <w:spacing w:line="276" w:lineRule="auto"/>
            </w:pPr>
          </w:p>
        </w:tc>
      </w:tr>
      <w:tr w:rsidR="00E63CD4" w:rsidRPr="00CC1860" w14:paraId="775DBEFE" w14:textId="77777777" w:rsidTr="00514BD6">
        <w:tc>
          <w:tcPr>
            <w:tcW w:w="4605" w:type="dxa"/>
            <w:vAlign w:val="center"/>
          </w:tcPr>
          <w:p w14:paraId="526C8988" w14:textId="77777777" w:rsidR="00E63CD4" w:rsidRPr="00CC1860" w:rsidRDefault="00E63CD4" w:rsidP="00514BD6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28E514DA" w14:textId="77777777" w:rsidR="00E63CD4" w:rsidRPr="00CC1860" w:rsidRDefault="00E63CD4" w:rsidP="00514BD6">
            <w:pPr>
              <w:spacing w:line="276" w:lineRule="auto"/>
              <w:rPr>
                <w:highlight w:val="yellow"/>
              </w:rPr>
            </w:pPr>
          </w:p>
        </w:tc>
      </w:tr>
    </w:tbl>
    <w:p w14:paraId="548A359B" w14:textId="77777777" w:rsidR="00E63CD4" w:rsidRPr="00CC1860" w:rsidRDefault="00E63CD4" w:rsidP="00E63CD4"/>
    <w:p w14:paraId="5CA25011" w14:textId="1429AFA1" w:rsidR="00E63CD4" w:rsidRPr="00CC1860" w:rsidRDefault="00E63CD4" w:rsidP="00E63CD4"/>
    <w:p w14:paraId="30C003E4" w14:textId="43746FA4" w:rsidR="00E63CD4" w:rsidRPr="00CC1860" w:rsidRDefault="00E63CD4" w:rsidP="00E63CD4">
      <w:r w:rsidRPr="000F5230">
        <w:t>.</w:t>
      </w:r>
    </w:p>
    <w:p w14:paraId="1C3A23BD" w14:textId="77777777" w:rsidR="00E63CD4" w:rsidRPr="00CC1860" w:rsidRDefault="00E63CD4" w:rsidP="00E63CD4">
      <w:pPr>
        <w:rPr>
          <w:highlight w:val="yellow"/>
        </w:rPr>
      </w:pPr>
    </w:p>
    <w:p w14:paraId="2FC89D12" w14:textId="77777777" w:rsidR="00E63CD4" w:rsidRPr="00CC1860" w:rsidRDefault="00E63CD4" w:rsidP="00E63CD4"/>
    <w:p w14:paraId="3E3E8F62" w14:textId="77777777" w:rsidR="00E63CD4" w:rsidRPr="00CC1860" w:rsidRDefault="00E63CD4" w:rsidP="00E63CD4">
      <w:pPr>
        <w:keepNext/>
        <w:numPr>
          <w:ilvl w:val="0"/>
          <w:numId w:val="16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r w:rsidRPr="00CC1860">
        <w:rPr>
          <w:rFonts w:cs="Arial"/>
          <w:b/>
          <w:bCs/>
          <w:caps/>
          <w:kern w:val="32"/>
          <w:sz w:val="28"/>
          <w:szCs w:val="32"/>
          <w:highlight w:val="yellow"/>
        </w:rPr>
        <w:t>Eventuelle andre bestemmelser for leveransen</w:t>
      </w:r>
    </w:p>
    <w:p w14:paraId="010F8643" w14:textId="77777777" w:rsidR="00E63CD4" w:rsidRPr="00CC1860" w:rsidRDefault="00E63CD4" w:rsidP="00E63CD4">
      <w:pPr>
        <w:rPr>
          <w:i/>
        </w:rPr>
      </w:pPr>
      <w:r w:rsidRPr="00CC1860">
        <w:rPr>
          <w:i/>
          <w:highlight w:val="yellow"/>
        </w:rPr>
        <w:t>(I det følgende settes inn særskilte kontraktsbestemmelser som ikke fremgår av standard kontraktsvilkår. Punktet kan slettes.)</w:t>
      </w:r>
    </w:p>
    <w:p w14:paraId="4B9E5BC8" w14:textId="77777777" w:rsidR="00E63CD4" w:rsidRPr="00CC1860" w:rsidRDefault="00E63CD4" w:rsidP="00E63CD4"/>
    <w:p w14:paraId="1533DE47" w14:textId="77777777" w:rsidR="00E63CD4" w:rsidRPr="00CC1860" w:rsidRDefault="00E63CD4" w:rsidP="00E63CD4"/>
    <w:p w14:paraId="01E307D6" w14:textId="77777777" w:rsidR="00E63CD4" w:rsidRPr="00CC1860" w:rsidRDefault="00E63CD4" w:rsidP="00E63CD4"/>
    <w:p w14:paraId="7DB05F80" w14:textId="77777777" w:rsidR="00E63CD4" w:rsidRPr="00CC1860" w:rsidRDefault="00E63CD4" w:rsidP="00E63CD4">
      <w:pPr>
        <w:pBdr>
          <w:top w:val="single" w:sz="4" w:space="1" w:color="auto"/>
        </w:pBdr>
      </w:pPr>
    </w:p>
    <w:p w14:paraId="724CABA2" w14:textId="77777777" w:rsidR="00E63CD4" w:rsidRPr="00CC1860" w:rsidRDefault="00E63CD4" w:rsidP="00E63CD4">
      <w:pPr>
        <w:rPr>
          <w:b/>
          <w:sz w:val="28"/>
          <w:szCs w:val="28"/>
        </w:rPr>
      </w:pPr>
      <w:r w:rsidRPr="00CC1860">
        <w:rPr>
          <w:b/>
          <w:sz w:val="28"/>
          <w:szCs w:val="28"/>
        </w:rPr>
        <w:t>SIGNATUR</w:t>
      </w:r>
    </w:p>
    <w:p w14:paraId="6BB7CE4C" w14:textId="77777777" w:rsidR="00E63CD4" w:rsidRPr="00CC1860" w:rsidRDefault="00E63CD4" w:rsidP="00E63CD4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2"/>
        <w:gridCol w:w="940"/>
        <w:gridCol w:w="4060"/>
      </w:tblGrid>
      <w:tr w:rsidR="00E63CD4" w:rsidRPr="00CC1860" w14:paraId="45069331" w14:textId="77777777" w:rsidTr="00514BD6">
        <w:tc>
          <w:tcPr>
            <w:tcW w:w="3070" w:type="dxa"/>
            <w:vAlign w:val="center"/>
          </w:tcPr>
          <w:p w14:paraId="057239E5" w14:textId="77777777" w:rsidR="00E63CD4" w:rsidRPr="00CC1860" w:rsidRDefault="00E63CD4" w:rsidP="00514BD6">
            <w:pPr>
              <w:spacing w:line="276" w:lineRule="auto"/>
              <w:rPr>
                <w:b/>
              </w:rPr>
            </w:pPr>
            <w:r w:rsidRPr="00CC1860">
              <w:rPr>
                <w:b/>
              </w:rPr>
              <w:t>Oppdragsgiveren</w:t>
            </w:r>
          </w:p>
        </w:tc>
        <w:tc>
          <w:tcPr>
            <w:tcW w:w="851" w:type="dxa"/>
            <w:vAlign w:val="center"/>
          </w:tcPr>
          <w:p w14:paraId="0A23A930" w14:textId="77777777" w:rsidR="00E63CD4" w:rsidRPr="00CC1860" w:rsidRDefault="00E63CD4" w:rsidP="00514BD6">
            <w:pPr>
              <w:spacing w:line="276" w:lineRule="auto"/>
              <w:rPr>
                <w:b/>
              </w:rPr>
            </w:pPr>
          </w:p>
        </w:tc>
        <w:tc>
          <w:tcPr>
            <w:tcW w:w="3969" w:type="dxa"/>
            <w:vAlign w:val="center"/>
          </w:tcPr>
          <w:p w14:paraId="151E433F" w14:textId="77777777" w:rsidR="00E63CD4" w:rsidRPr="00CC1860" w:rsidRDefault="00E63CD4" w:rsidP="00514BD6">
            <w:pPr>
              <w:spacing w:line="276" w:lineRule="auto"/>
              <w:rPr>
                <w:b/>
              </w:rPr>
            </w:pPr>
            <w:r w:rsidRPr="00CC1860">
              <w:rPr>
                <w:b/>
              </w:rPr>
              <w:t>Leverandøren</w:t>
            </w:r>
          </w:p>
        </w:tc>
      </w:tr>
      <w:tr w:rsidR="00E63CD4" w:rsidRPr="00CC1860" w14:paraId="2567F1AC" w14:textId="77777777" w:rsidTr="00514BD6"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14:paraId="28498755" w14:textId="77777777" w:rsidR="00E63CD4" w:rsidRPr="00CC1860" w:rsidRDefault="00E63CD4" w:rsidP="00514BD6">
            <w:pPr>
              <w:spacing w:line="276" w:lineRule="auto"/>
            </w:pPr>
            <w:r w:rsidRPr="00CC1860">
              <w:t xml:space="preserve">Sted og dato: </w:t>
            </w:r>
          </w:p>
          <w:p w14:paraId="27D99B20" w14:textId="77777777" w:rsidR="00E63CD4" w:rsidRPr="00CC1860" w:rsidRDefault="00E63CD4" w:rsidP="00514BD6">
            <w:pPr>
              <w:spacing w:line="276" w:lineRule="auto"/>
            </w:pPr>
          </w:p>
          <w:p w14:paraId="6220ECE5" w14:textId="77777777" w:rsidR="00E63CD4" w:rsidRPr="00CC1860" w:rsidRDefault="00E63CD4" w:rsidP="00514BD6">
            <w:pPr>
              <w:spacing w:line="276" w:lineRule="auto"/>
            </w:pPr>
          </w:p>
          <w:p w14:paraId="242CF7F7" w14:textId="77777777" w:rsidR="00E63CD4" w:rsidRPr="00CC1860" w:rsidRDefault="00E63CD4" w:rsidP="00514BD6">
            <w:pPr>
              <w:spacing w:line="276" w:lineRule="auto"/>
            </w:pPr>
          </w:p>
          <w:p w14:paraId="6C319259" w14:textId="77777777" w:rsidR="00E63CD4" w:rsidRPr="00CC1860" w:rsidRDefault="00E63CD4" w:rsidP="00514BD6">
            <w:pPr>
              <w:spacing w:line="276" w:lineRule="auto"/>
            </w:pPr>
          </w:p>
        </w:tc>
        <w:tc>
          <w:tcPr>
            <w:tcW w:w="964" w:type="dxa"/>
            <w:vAlign w:val="center"/>
          </w:tcPr>
          <w:p w14:paraId="44C85572" w14:textId="77777777" w:rsidR="00E63CD4" w:rsidRPr="00CC1860" w:rsidRDefault="00E63CD4" w:rsidP="00514BD6">
            <w:pPr>
              <w:spacing w:line="276" w:lineRule="auto"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482CCA8" w14:textId="77777777" w:rsidR="00E63CD4" w:rsidRPr="00CC1860" w:rsidRDefault="00E63CD4" w:rsidP="00514BD6">
            <w:pPr>
              <w:spacing w:line="276" w:lineRule="auto"/>
            </w:pPr>
            <w:r w:rsidRPr="00CC1860">
              <w:t xml:space="preserve">Sted og dato: </w:t>
            </w:r>
          </w:p>
          <w:p w14:paraId="38F2257E" w14:textId="77777777" w:rsidR="00E63CD4" w:rsidRPr="00CC1860" w:rsidRDefault="00E63CD4" w:rsidP="00514BD6">
            <w:pPr>
              <w:spacing w:line="276" w:lineRule="auto"/>
            </w:pPr>
          </w:p>
          <w:p w14:paraId="3C953228" w14:textId="77777777" w:rsidR="00E63CD4" w:rsidRPr="00CC1860" w:rsidRDefault="00E63CD4" w:rsidP="00514BD6">
            <w:pPr>
              <w:spacing w:line="276" w:lineRule="auto"/>
            </w:pPr>
          </w:p>
          <w:p w14:paraId="42B20B23" w14:textId="77777777" w:rsidR="00E63CD4" w:rsidRPr="00CC1860" w:rsidRDefault="00E63CD4" w:rsidP="00514BD6">
            <w:pPr>
              <w:spacing w:line="276" w:lineRule="auto"/>
            </w:pPr>
          </w:p>
          <w:p w14:paraId="4362190D" w14:textId="77777777" w:rsidR="00E63CD4" w:rsidRPr="00CC1860" w:rsidRDefault="00E63CD4" w:rsidP="00514BD6">
            <w:pPr>
              <w:spacing w:line="276" w:lineRule="auto"/>
            </w:pPr>
          </w:p>
        </w:tc>
      </w:tr>
      <w:tr w:rsidR="00E63CD4" w:rsidRPr="00CC1860" w14:paraId="14E27E86" w14:textId="77777777" w:rsidTr="00514BD6">
        <w:tc>
          <w:tcPr>
            <w:tcW w:w="4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272E" w14:textId="77777777" w:rsidR="00E63CD4" w:rsidRPr="00CC1860" w:rsidRDefault="00E63CD4" w:rsidP="00514BD6">
            <w:pPr>
              <w:spacing w:line="276" w:lineRule="auto"/>
            </w:pPr>
            <w:r w:rsidRPr="00CC1860">
              <w:rPr>
                <w:highlight w:val="yellow"/>
              </w:rPr>
              <w:t>Oppdragsgiverens underskrift</w:t>
            </w:r>
          </w:p>
          <w:p w14:paraId="1D7EE56E" w14:textId="77777777" w:rsidR="00E63CD4" w:rsidRPr="00CC1860" w:rsidRDefault="00E63CD4" w:rsidP="00514BD6">
            <w:pPr>
              <w:spacing w:line="276" w:lineRule="auto"/>
            </w:pPr>
          </w:p>
          <w:p w14:paraId="28347F02" w14:textId="77777777" w:rsidR="00E63CD4" w:rsidRPr="00CC1860" w:rsidRDefault="00E63CD4" w:rsidP="00514BD6">
            <w:pPr>
              <w:spacing w:line="276" w:lineRule="auto"/>
            </w:pPr>
          </w:p>
          <w:p w14:paraId="00F94599" w14:textId="77777777" w:rsidR="00E63CD4" w:rsidRPr="00CC1860" w:rsidRDefault="00E63CD4" w:rsidP="00514BD6">
            <w:pPr>
              <w:spacing w:line="276" w:lineRule="auto"/>
            </w:pPr>
          </w:p>
        </w:tc>
        <w:tc>
          <w:tcPr>
            <w:tcW w:w="964" w:type="dxa"/>
            <w:vAlign w:val="center"/>
          </w:tcPr>
          <w:p w14:paraId="75EFB833" w14:textId="77777777" w:rsidR="00E63CD4" w:rsidRPr="00CC1860" w:rsidRDefault="00E63CD4" w:rsidP="00514BD6">
            <w:pPr>
              <w:spacing w:line="276" w:lineRule="auto"/>
            </w:pPr>
          </w:p>
        </w:tc>
        <w:tc>
          <w:tcPr>
            <w:tcW w:w="4139" w:type="dxa"/>
            <w:tcBorders>
              <w:top w:val="single" w:sz="4" w:space="0" w:color="auto"/>
            </w:tcBorders>
            <w:vAlign w:val="center"/>
          </w:tcPr>
          <w:p w14:paraId="087A7085" w14:textId="77777777" w:rsidR="00E63CD4" w:rsidRPr="00CC1860" w:rsidRDefault="00E63CD4" w:rsidP="00514BD6">
            <w:pPr>
              <w:spacing w:line="276" w:lineRule="auto"/>
            </w:pPr>
            <w:r w:rsidRPr="00CC1860">
              <w:rPr>
                <w:highlight w:val="yellow"/>
              </w:rPr>
              <w:t>Leverandørens underskrift</w:t>
            </w:r>
          </w:p>
          <w:p w14:paraId="5C3B6439" w14:textId="77777777" w:rsidR="00E63CD4" w:rsidRPr="00CC1860" w:rsidRDefault="00E63CD4" w:rsidP="00514BD6">
            <w:pPr>
              <w:spacing w:line="276" w:lineRule="auto"/>
            </w:pPr>
          </w:p>
          <w:p w14:paraId="6D80CA9A" w14:textId="77777777" w:rsidR="00E63CD4" w:rsidRPr="00CC1860" w:rsidRDefault="00E63CD4" w:rsidP="00514BD6">
            <w:pPr>
              <w:spacing w:line="276" w:lineRule="auto"/>
            </w:pPr>
          </w:p>
          <w:p w14:paraId="00E9655E" w14:textId="77777777" w:rsidR="00E63CD4" w:rsidRPr="00CC1860" w:rsidRDefault="00E63CD4" w:rsidP="00514BD6">
            <w:pPr>
              <w:spacing w:line="276" w:lineRule="auto"/>
            </w:pPr>
          </w:p>
        </w:tc>
      </w:tr>
      <w:tr w:rsidR="00E63CD4" w:rsidRPr="00CC1860" w14:paraId="23FFDE69" w14:textId="77777777" w:rsidTr="00514BD6">
        <w:tc>
          <w:tcPr>
            <w:tcW w:w="4139" w:type="dxa"/>
            <w:tcBorders>
              <w:top w:val="single" w:sz="4" w:space="0" w:color="auto"/>
            </w:tcBorders>
            <w:vAlign w:val="center"/>
          </w:tcPr>
          <w:p w14:paraId="73DC8250" w14:textId="011AD196" w:rsidR="00E63CD4" w:rsidRPr="00CC1860" w:rsidRDefault="00E63CD4" w:rsidP="00514BD6">
            <w:pPr>
              <w:spacing w:line="276" w:lineRule="auto"/>
            </w:pPr>
          </w:p>
        </w:tc>
        <w:tc>
          <w:tcPr>
            <w:tcW w:w="964" w:type="dxa"/>
            <w:vAlign w:val="center"/>
          </w:tcPr>
          <w:p w14:paraId="6D802774" w14:textId="77777777" w:rsidR="00E63CD4" w:rsidRPr="00CC1860" w:rsidRDefault="00E63CD4" w:rsidP="00514BD6">
            <w:pPr>
              <w:spacing w:line="276" w:lineRule="auto"/>
            </w:pPr>
          </w:p>
        </w:tc>
        <w:tc>
          <w:tcPr>
            <w:tcW w:w="4139" w:type="dxa"/>
            <w:vAlign w:val="center"/>
          </w:tcPr>
          <w:p w14:paraId="687678A9" w14:textId="77777777" w:rsidR="00E63CD4" w:rsidRPr="00CC1860" w:rsidRDefault="00E63CD4" w:rsidP="00514BD6">
            <w:pPr>
              <w:spacing w:line="276" w:lineRule="auto"/>
            </w:pPr>
          </w:p>
        </w:tc>
      </w:tr>
    </w:tbl>
    <w:p w14:paraId="2A043504" w14:textId="77777777" w:rsidR="00E63CD4" w:rsidRPr="00CC1860" w:rsidRDefault="00E63CD4" w:rsidP="00E63CD4"/>
    <w:p w14:paraId="7E72B03E" w14:textId="77777777" w:rsidR="00E63CD4" w:rsidRPr="00CC1860" w:rsidRDefault="00E63CD4" w:rsidP="00E63CD4"/>
    <w:p w14:paraId="6DC55B4A" w14:textId="3ECFD266" w:rsidR="5749A8B8" w:rsidRPr="00DF6A9A" w:rsidRDefault="00E63CD4">
      <w:pPr>
        <w:rPr>
          <w:rFonts w:ascii="Calibri" w:hAnsi="Calibri"/>
        </w:rPr>
      </w:pPr>
      <w:r w:rsidRPr="00F334E7">
        <w:t>Kontrakten er signert elektronisk.</w:t>
      </w:r>
    </w:p>
    <w:sectPr w:rsidR="5749A8B8" w:rsidRPr="00DF6A9A" w:rsidSect="00584927">
      <w:footerReference w:type="default" r:id="rId11"/>
      <w:headerReference w:type="first" r:id="rId12"/>
      <w:pgSz w:w="11906" w:h="16838"/>
      <w:pgMar w:top="1417" w:right="1417" w:bottom="1417" w:left="1417" w:header="708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25443" w14:textId="77777777" w:rsidR="00856E39" w:rsidRDefault="00856E39" w:rsidP="0043320B">
      <w:pPr>
        <w:spacing w:before="0" w:after="0"/>
      </w:pPr>
      <w:r>
        <w:separator/>
      </w:r>
    </w:p>
  </w:endnote>
  <w:endnote w:type="continuationSeparator" w:id="0">
    <w:p w14:paraId="483437EB" w14:textId="77777777" w:rsidR="00856E39" w:rsidRDefault="00856E39" w:rsidP="0043320B">
      <w:pPr>
        <w:spacing w:before="0" w:after="0"/>
      </w:pPr>
      <w:r>
        <w:continuationSeparator/>
      </w:r>
    </w:p>
  </w:endnote>
  <w:endnote w:type="continuationNotice" w:id="1">
    <w:p w14:paraId="6277DEA3" w14:textId="77777777" w:rsidR="00856E39" w:rsidRDefault="00856E3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E245" w14:textId="60AA5E75" w:rsidR="00E71589" w:rsidRPr="007C0C20" w:rsidRDefault="00E71589" w:rsidP="00584927">
    <w:pPr>
      <w:jc w:val="right"/>
      <w:rPr>
        <w:sz w:val="20"/>
      </w:rPr>
    </w:pPr>
    <w:r w:rsidRPr="007C0C20">
      <w:rPr>
        <w:sz w:val="20"/>
      </w:rPr>
      <w:t xml:space="preserve">Side </w:t>
    </w:r>
    <w:r w:rsidRPr="007C0C20">
      <w:rPr>
        <w:sz w:val="20"/>
      </w:rPr>
      <w:fldChar w:fldCharType="begin"/>
    </w:r>
    <w:r w:rsidRPr="007C0C20">
      <w:rPr>
        <w:sz w:val="20"/>
      </w:rPr>
      <w:instrText xml:space="preserve"> page </w:instrText>
    </w:r>
    <w:r w:rsidRPr="007C0C20">
      <w:rPr>
        <w:sz w:val="20"/>
      </w:rPr>
      <w:fldChar w:fldCharType="separate"/>
    </w:r>
    <w:r w:rsidR="007E0D67">
      <w:rPr>
        <w:noProof/>
        <w:sz w:val="20"/>
      </w:rPr>
      <w:t>5</w:t>
    </w:r>
    <w:r w:rsidRPr="007C0C20">
      <w:rPr>
        <w:sz w:val="20"/>
      </w:rPr>
      <w:fldChar w:fldCharType="end"/>
    </w:r>
    <w:r w:rsidRPr="007C0C20">
      <w:rPr>
        <w:sz w:val="20"/>
      </w:rPr>
      <w:t xml:space="preserve"> av </w:t>
    </w:r>
    <w:r w:rsidRPr="007C0C20">
      <w:rPr>
        <w:sz w:val="20"/>
      </w:rPr>
      <w:fldChar w:fldCharType="begin"/>
    </w:r>
    <w:r w:rsidRPr="007C0C20">
      <w:rPr>
        <w:sz w:val="20"/>
      </w:rPr>
      <w:instrText xml:space="preserve"> numpages </w:instrText>
    </w:r>
    <w:r w:rsidRPr="007C0C20">
      <w:rPr>
        <w:sz w:val="20"/>
      </w:rPr>
      <w:fldChar w:fldCharType="separate"/>
    </w:r>
    <w:r w:rsidR="007E0D67">
      <w:rPr>
        <w:noProof/>
        <w:sz w:val="20"/>
      </w:rPr>
      <w:t>5</w:t>
    </w:r>
    <w:r w:rsidRPr="007C0C20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09FC3" w14:textId="77777777" w:rsidR="00856E39" w:rsidRDefault="00856E39" w:rsidP="0043320B">
      <w:pPr>
        <w:spacing w:before="0" w:after="0"/>
      </w:pPr>
      <w:r>
        <w:separator/>
      </w:r>
    </w:p>
  </w:footnote>
  <w:footnote w:type="continuationSeparator" w:id="0">
    <w:p w14:paraId="62C8A653" w14:textId="77777777" w:rsidR="00856E39" w:rsidRDefault="00856E39" w:rsidP="0043320B">
      <w:pPr>
        <w:spacing w:before="0" w:after="0"/>
      </w:pPr>
      <w:r>
        <w:continuationSeparator/>
      </w:r>
    </w:p>
  </w:footnote>
  <w:footnote w:type="continuationNotice" w:id="1">
    <w:p w14:paraId="44C8C979" w14:textId="77777777" w:rsidR="00856E39" w:rsidRDefault="00856E3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6767" w14:textId="3400145A" w:rsidR="00BE6C64" w:rsidRDefault="000F0943">
    <w:pPr>
      <w:pStyle w:val="Topptekst"/>
    </w:pPr>
    <w:r>
      <w:rPr>
        <w:noProof/>
        <w:lang w:eastAsia="nb-NO"/>
      </w:rPr>
      <w:drawing>
        <wp:inline distT="0" distB="0" distL="0" distR="0" wp14:anchorId="63C85E95" wp14:editId="3D88610D">
          <wp:extent cx="2942590" cy="9525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4EBE1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624F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EC871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BC0F5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44C4B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A878F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CAA40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EE51BE"/>
    <w:lvl w:ilvl="0">
      <w:start w:val="1"/>
      <w:numFmt w:val="bullet"/>
      <w:pStyle w:val="Punktliste2"/>
      <w:lvlText w:val="­"/>
      <w:lvlJc w:val="left"/>
      <w:pPr>
        <w:ind w:left="643" w:hanging="360"/>
      </w:pPr>
      <w:rPr>
        <w:rFonts w:ascii="Georgia" w:hAnsi="Georgia" w:hint="default"/>
      </w:rPr>
    </w:lvl>
  </w:abstractNum>
  <w:abstractNum w:abstractNumId="8" w15:restartNumberingAfterBreak="0">
    <w:nsid w:val="FFFFFF88"/>
    <w:multiLevelType w:val="singleLevel"/>
    <w:tmpl w:val="A86E2FB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720E0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E55E0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00558C"/>
    <w:multiLevelType w:val="multilevel"/>
    <w:tmpl w:val="44361D7C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B4F4DD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A7629"/>
    <w:multiLevelType w:val="multilevel"/>
    <w:tmpl w:val="6C2AE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1C65E27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F679A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494538298">
    <w:abstractNumId w:val="9"/>
  </w:num>
  <w:num w:numId="2" w16cid:durableId="164588168">
    <w:abstractNumId w:val="8"/>
  </w:num>
  <w:num w:numId="3" w16cid:durableId="1989937422">
    <w:abstractNumId w:val="16"/>
  </w:num>
  <w:num w:numId="4" w16cid:durableId="645548297">
    <w:abstractNumId w:val="11"/>
  </w:num>
  <w:num w:numId="5" w16cid:durableId="1811359398">
    <w:abstractNumId w:val="10"/>
  </w:num>
  <w:num w:numId="6" w16cid:durableId="889923028">
    <w:abstractNumId w:val="12"/>
  </w:num>
  <w:num w:numId="7" w16cid:durableId="14385140">
    <w:abstractNumId w:val="19"/>
  </w:num>
  <w:num w:numId="8" w16cid:durableId="1980184556">
    <w:abstractNumId w:val="3"/>
  </w:num>
  <w:num w:numId="9" w16cid:durableId="180171778">
    <w:abstractNumId w:val="2"/>
  </w:num>
  <w:num w:numId="10" w16cid:durableId="2078285602">
    <w:abstractNumId w:val="1"/>
  </w:num>
  <w:num w:numId="11" w16cid:durableId="1494756699">
    <w:abstractNumId w:val="0"/>
  </w:num>
  <w:num w:numId="12" w16cid:durableId="1793938353">
    <w:abstractNumId w:val="7"/>
  </w:num>
  <w:num w:numId="13" w16cid:durableId="1453936020">
    <w:abstractNumId w:val="6"/>
  </w:num>
  <w:num w:numId="14" w16cid:durableId="1774932042">
    <w:abstractNumId w:val="5"/>
  </w:num>
  <w:num w:numId="15" w16cid:durableId="1267225526">
    <w:abstractNumId w:val="4"/>
  </w:num>
  <w:num w:numId="16" w16cid:durableId="198130718">
    <w:abstractNumId w:val="15"/>
  </w:num>
  <w:num w:numId="17" w16cid:durableId="1998334977">
    <w:abstractNumId w:val="14"/>
  </w:num>
  <w:num w:numId="18" w16cid:durableId="526797639">
    <w:abstractNumId w:val="17"/>
  </w:num>
  <w:num w:numId="19" w16cid:durableId="670983247">
    <w:abstractNumId w:val="13"/>
  </w:num>
  <w:num w:numId="20" w16cid:durableId="3660996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FDE"/>
    <w:rsid w:val="0003665A"/>
    <w:rsid w:val="0009145F"/>
    <w:rsid w:val="000B10EC"/>
    <w:rsid w:val="000B619B"/>
    <w:rsid w:val="000D108E"/>
    <w:rsid w:val="000D1C7B"/>
    <w:rsid w:val="000E11E3"/>
    <w:rsid w:val="000E21D5"/>
    <w:rsid w:val="000F0943"/>
    <w:rsid w:val="000F5230"/>
    <w:rsid w:val="0013693D"/>
    <w:rsid w:val="00140895"/>
    <w:rsid w:val="001719EF"/>
    <w:rsid w:val="001C176B"/>
    <w:rsid w:val="001E449D"/>
    <w:rsid w:val="0022232E"/>
    <w:rsid w:val="00245768"/>
    <w:rsid w:val="002B25C1"/>
    <w:rsid w:val="002B7838"/>
    <w:rsid w:val="002C3CB0"/>
    <w:rsid w:val="002E6DF7"/>
    <w:rsid w:val="002F2EEA"/>
    <w:rsid w:val="00354380"/>
    <w:rsid w:val="00354C6B"/>
    <w:rsid w:val="0036563C"/>
    <w:rsid w:val="003957D6"/>
    <w:rsid w:val="003A1EF2"/>
    <w:rsid w:val="003D6529"/>
    <w:rsid w:val="003F1907"/>
    <w:rsid w:val="00410AB9"/>
    <w:rsid w:val="0043181F"/>
    <w:rsid w:val="0043320B"/>
    <w:rsid w:val="004B0834"/>
    <w:rsid w:val="00523790"/>
    <w:rsid w:val="00542437"/>
    <w:rsid w:val="00560453"/>
    <w:rsid w:val="00563D5F"/>
    <w:rsid w:val="005845F6"/>
    <w:rsid w:val="00584927"/>
    <w:rsid w:val="005925A8"/>
    <w:rsid w:val="005A293D"/>
    <w:rsid w:val="005B0470"/>
    <w:rsid w:val="005C46B6"/>
    <w:rsid w:val="005E485A"/>
    <w:rsid w:val="00603D14"/>
    <w:rsid w:val="006228B6"/>
    <w:rsid w:val="006A3E51"/>
    <w:rsid w:val="006B6CF9"/>
    <w:rsid w:val="006C1944"/>
    <w:rsid w:val="006C6F0F"/>
    <w:rsid w:val="007441B4"/>
    <w:rsid w:val="00782032"/>
    <w:rsid w:val="007838C4"/>
    <w:rsid w:val="007C0C20"/>
    <w:rsid w:val="007E0D67"/>
    <w:rsid w:val="007F08E0"/>
    <w:rsid w:val="00811B38"/>
    <w:rsid w:val="00823D8A"/>
    <w:rsid w:val="00856E39"/>
    <w:rsid w:val="00863198"/>
    <w:rsid w:val="008929E8"/>
    <w:rsid w:val="00893480"/>
    <w:rsid w:val="008B4407"/>
    <w:rsid w:val="008C3E45"/>
    <w:rsid w:val="00903FA1"/>
    <w:rsid w:val="00910B75"/>
    <w:rsid w:val="009113A1"/>
    <w:rsid w:val="0091339C"/>
    <w:rsid w:val="009333F2"/>
    <w:rsid w:val="00933C25"/>
    <w:rsid w:val="009758C5"/>
    <w:rsid w:val="0098570F"/>
    <w:rsid w:val="009D277A"/>
    <w:rsid w:val="00A114A7"/>
    <w:rsid w:val="00A1450C"/>
    <w:rsid w:val="00A82FDE"/>
    <w:rsid w:val="00AA74EE"/>
    <w:rsid w:val="00AC6B85"/>
    <w:rsid w:val="00AE6FDC"/>
    <w:rsid w:val="00B26194"/>
    <w:rsid w:val="00B44F37"/>
    <w:rsid w:val="00B57F3E"/>
    <w:rsid w:val="00B817B5"/>
    <w:rsid w:val="00B84C63"/>
    <w:rsid w:val="00B95180"/>
    <w:rsid w:val="00BE6C64"/>
    <w:rsid w:val="00C10EE3"/>
    <w:rsid w:val="00C22D35"/>
    <w:rsid w:val="00C26C7A"/>
    <w:rsid w:val="00C31DEC"/>
    <w:rsid w:val="00C46363"/>
    <w:rsid w:val="00C479ED"/>
    <w:rsid w:val="00C54D4E"/>
    <w:rsid w:val="00C62E17"/>
    <w:rsid w:val="00C95F65"/>
    <w:rsid w:val="00CB0F04"/>
    <w:rsid w:val="00D05193"/>
    <w:rsid w:val="00D930E8"/>
    <w:rsid w:val="00DA0F0A"/>
    <w:rsid w:val="00DD1111"/>
    <w:rsid w:val="00DD1873"/>
    <w:rsid w:val="00DF6A9A"/>
    <w:rsid w:val="00E63CD4"/>
    <w:rsid w:val="00E64B08"/>
    <w:rsid w:val="00E71589"/>
    <w:rsid w:val="00E744AA"/>
    <w:rsid w:val="00E938F6"/>
    <w:rsid w:val="00E96002"/>
    <w:rsid w:val="00EB2786"/>
    <w:rsid w:val="00ED76E8"/>
    <w:rsid w:val="00EF7CD7"/>
    <w:rsid w:val="00F216D7"/>
    <w:rsid w:val="00F334E7"/>
    <w:rsid w:val="00F51D82"/>
    <w:rsid w:val="00F62242"/>
    <w:rsid w:val="00F73D83"/>
    <w:rsid w:val="5749A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C26099"/>
  <w15:chartTrackingRefBased/>
  <w15:docId w15:val="{079D3FB8-DCAC-435D-BA0C-06A35B45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qFormat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locked="1" w:uiPriority="50"/>
    <w:lsdException w:name="List Table 6 Colorful" w:uiPriority="51"/>
    <w:lsdException w:name="List Table 7 Colorful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locked="1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locked="1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locked="1" w:uiPriority="50"/>
    <w:lsdException w:name="List Table 6 Colorful Accent 5" w:uiPriority="51"/>
    <w:lsdException w:name="List Table 7 Colorful Accent 5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C20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qFormat/>
    <w:rsid w:val="008C3E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910B75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910B75"/>
    <w:pPr>
      <w:keepNext/>
      <w:keepLines/>
      <w:spacing w:before="36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43320B"/>
    <w:pPr>
      <w:keepNext/>
      <w:keepLines/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Overskrift5">
    <w:name w:val="heading 5"/>
    <w:basedOn w:val="Normal"/>
    <w:next w:val="Normal"/>
    <w:link w:val="Overskrift5Tegn"/>
    <w:qFormat/>
    <w:rsid w:val="00592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57C5A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592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9533C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592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592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592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C3E4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FDC"/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584927"/>
    <w:pPr>
      <w:spacing w:before="0" w:after="680"/>
      <w:contextualSpacing/>
    </w:pPr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84927"/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paragraph" w:styleId="Topptekst">
    <w:name w:val="header"/>
    <w:basedOn w:val="Normal"/>
    <w:link w:val="Topp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AE6FDC"/>
  </w:style>
  <w:style w:type="paragraph" w:styleId="Bunntekst">
    <w:name w:val="footer"/>
    <w:basedOn w:val="Normal"/>
    <w:link w:val="Bunn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AE6FDC"/>
  </w:style>
  <w:style w:type="paragraph" w:styleId="Fotnotetekst">
    <w:name w:val="footnote text"/>
    <w:basedOn w:val="Normal"/>
    <w:link w:val="FotnotetekstTegn"/>
    <w:uiPriority w:val="99"/>
    <w:semiHidden/>
    <w:rsid w:val="00823D8A"/>
    <w:pPr>
      <w:spacing w:before="0"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E6FD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823D8A"/>
    <w:rPr>
      <w:vertAlign w:val="superscript"/>
    </w:rPr>
  </w:style>
  <w:style w:type="table" w:styleId="Tabellrutenett">
    <w:name w:val="Table Grid"/>
    <w:basedOn w:val="Vanligtabell"/>
    <w:rsid w:val="00C5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3uthevingsfarge1">
    <w:name w:val="Grid Table 3 Accent 1"/>
    <w:basedOn w:val="Vanligtabell"/>
    <w:uiPriority w:val="48"/>
    <w:locked/>
    <w:rsid w:val="00C54D4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locked/>
    <w:rsid w:val="00C26C7A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5mrkuthevingsfarge1">
    <w:name w:val="Grid Table 5 Dark Accent 1"/>
    <w:basedOn w:val="Vanligtabell"/>
    <w:uiPriority w:val="50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A4E4CB" w:themeFill="accent1" w:themeFillTint="66"/>
      </w:tcPr>
    </w:tblStylePr>
  </w:style>
  <w:style w:type="table" w:styleId="Listetabell5mrkuthevingsfarge1">
    <w:name w:val="List Table 5 Dark Accent 1"/>
    <w:basedOn w:val="Vanligtabell"/>
    <w:uiPriority w:val="50"/>
    <w:locked/>
    <w:rsid w:val="00C26C7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2A77A" w:themeColor="accent1"/>
        <w:left w:val="single" w:sz="24" w:space="0" w:color="32A77A" w:themeColor="accent1"/>
        <w:bottom w:val="single" w:sz="24" w:space="0" w:color="32A77A" w:themeColor="accent1"/>
        <w:right w:val="single" w:sz="24" w:space="0" w:color="32A77A" w:themeColor="accent1"/>
      </w:tblBorders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1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  <w:shd w:val="clear" w:color="auto" w:fill="C7EEDF" w:themeFill="accent1" w:themeFillTint="3F"/>
      </w:tcPr>
    </w:tblStylePr>
    <w:tblStylePr w:type="band2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</w:tcPr>
    </w:tblStylePr>
  </w:style>
  <w:style w:type="table" w:styleId="Rutenettabell1lysuthevingsfarge1">
    <w:name w:val="Grid Table 1 Light Accent 1"/>
    <w:basedOn w:val="Vanligtabell"/>
    <w:uiPriority w:val="46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A4E4CB" w:themeColor="accent1" w:themeTint="66"/>
        <w:left w:val="single" w:sz="4" w:space="0" w:color="A4E4CB" w:themeColor="accent1" w:themeTint="66"/>
        <w:bottom w:val="single" w:sz="4" w:space="0" w:color="A4E4CB" w:themeColor="accent1" w:themeTint="66"/>
        <w:right w:val="single" w:sz="4" w:space="0" w:color="A4E4CB" w:themeColor="accent1" w:themeTint="66"/>
        <w:insideH w:val="single" w:sz="4" w:space="0" w:color="A4E4CB" w:themeColor="accent1" w:themeTint="66"/>
        <w:insideV w:val="single" w:sz="4" w:space="0" w:color="A4E4C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yslisteuthevingsfarge1">
    <w:name w:val="Light List Accent 1"/>
    <w:basedOn w:val="Vanligtabell"/>
    <w:uiPriority w:val="61"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</w:style>
  <w:style w:type="table" w:styleId="Rutenettabelllys">
    <w:name w:val="Grid Table Light"/>
    <w:basedOn w:val="Vanligtabell"/>
    <w:uiPriority w:val="40"/>
    <w:rsid w:val="008934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584927"/>
    <w:pPr>
      <w:numPr>
        <w:ilvl w:val="1"/>
      </w:numPr>
      <w:spacing w:before="0" w:after="160"/>
    </w:pPr>
    <w:rPr>
      <w:rFonts w:eastAsiaTheme="minorEastAsia"/>
      <w:color w:val="000000" w:themeColor="text1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4927"/>
    <w:rPr>
      <w:rFonts w:eastAsiaTheme="minorEastAsia"/>
      <w:color w:val="000000" w:themeColor="text1"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925A8"/>
    <w:rPr>
      <w:rFonts w:asciiTheme="majorHAnsi" w:eastAsiaTheme="majorEastAsia" w:hAnsiTheme="majorHAnsi" w:cstheme="majorBidi"/>
      <w:color w:val="257C5A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925A8"/>
    <w:rPr>
      <w:rFonts w:asciiTheme="majorHAnsi" w:eastAsiaTheme="majorEastAsia" w:hAnsiTheme="majorHAnsi" w:cstheme="majorBidi"/>
      <w:color w:val="19533C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925A8"/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92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92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111111">
    <w:name w:val="Outline List 2"/>
    <w:basedOn w:val="Ingenliste"/>
    <w:uiPriority w:val="99"/>
    <w:semiHidden/>
    <w:unhideWhenUsed/>
    <w:rsid w:val="00AA74EE"/>
    <w:pPr>
      <w:numPr>
        <w:numId w:val="5"/>
      </w:numPr>
    </w:pPr>
  </w:style>
  <w:style w:type="numbering" w:styleId="1ai">
    <w:name w:val="Outline List 1"/>
    <w:basedOn w:val="Ingenliste"/>
    <w:uiPriority w:val="99"/>
    <w:semiHidden/>
    <w:unhideWhenUsed/>
    <w:rsid w:val="00AA74EE"/>
    <w:pPr>
      <w:numPr>
        <w:numId w:val="6"/>
      </w:numPr>
    </w:pPr>
  </w:style>
  <w:style w:type="numbering" w:styleId="Artikkelavsnitt">
    <w:name w:val="Outline List 3"/>
    <w:basedOn w:val="Ingenliste"/>
    <w:uiPriority w:val="99"/>
    <w:semiHidden/>
    <w:unhideWhenUsed/>
    <w:rsid w:val="00AA74EE"/>
    <w:pPr>
      <w:numPr>
        <w:numId w:val="7"/>
      </w:numPr>
    </w:pPr>
  </w:style>
  <w:style w:type="paragraph" w:styleId="Avsenderadresse">
    <w:name w:val="envelope return"/>
    <w:basedOn w:val="Normal"/>
    <w:uiPriority w:val="99"/>
    <w:semiHidden/>
    <w:rsid w:val="00AA74EE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AA74EE"/>
  </w:style>
  <w:style w:type="paragraph" w:styleId="Bildetekst">
    <w:name w:val="caption"/>
    <w:basedOn w:val="Normal"/>
    <w:next w:val="Normal"/>
    <w:uiPriority w:val="35"/>
    <w:rsid w:val="00AA74EE"/>
    <w:pPr>
      <w:spacing w:before="0" w:after="200"/>
    </w:pPr>
    <w:rPr>
      <w:i/>
      <w:iCs/>
      <w:color w:val="000000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AA74EE"/>
    <w:pPr>
      <w:pBdr>
        <w:top w:val="single" w:sz="2" w:space="10" w:color="32A77A" w:themeColor="accent1"/>
        <w:left w:val="single" w:sz="2" w:space="10" w:color="32A77A" w:themeColor="accent1"/>
        <w:bottom w:val="single" w:sz="2" w:space="10" w:color="32A77A" w:themeColor="accent1"/>
        <w:right w:val="single" w:sz="2" w:space="10" w:color="32A77A" w:themeColor="accent1"/>
      </w:pBdr>
      <w:ind w:left="1152" w:right="1152"/>
    </w:pPr>
    <w:rPr>
      <w:rFonts w:eastAsiaTheme="minorEastAsia"/>
      <w:i/>
      <w:iCs/>
      <w:color w:val="32A77A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AA74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A74EE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AA74E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AA74EE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AA74EE"/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A74EE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A74EE"/>
  </w:style>
  <w:style w:type="paragraph" w:styleId="Brdtekstinnrykk">
    <w:name w:val="Body Text Indent"/>
    <w:basedOn w:val="Normal"/>
    <w:link w:val="BrdtekstinnrykkTegn"/>
    <w:uiPriority w:val="99"/>
    <w:semiHidden/>
    <w:rsid w:val="00AA74EE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A74EE"/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A74EE"/>
    <w:pPr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A74EE"/>
  </w:style>
  <w:style w:type="paragraph" w:styleId="Brdtekst2">
    <w:name w:val="Body Text 2"/>
    <w:basedOn w:val="Normal"/>
    <w:link w:val="Brdtekst2Tegn"/>
    <w:uiPriority w:val="99"/>
    <w:semiHidden/>
    <w:rsid w:val="00AA74EE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A74EE"/>
  </w:style>
  <w:style w:type="paragraph" w:styleId="Brdtekst3">
    <w:name w:val="Body Text 3"/>
    <w:basedOn w:val="Normal"/>
    <w:link w:val="Brdtekst3Tegn"/>
    <w:uiPriority w:val="99"/>
    <w:semiHidden/>
    <w:rsid w:val="00AA74EE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A74EE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AA74EE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A74EE"/>
  </w:style>
  <w:style w:type="paragraph" w:styleId="Brdtekstinnrykk3">
    <w:name w:val="Body Text Indent 3"/>
    <w:basedOn w:val="Normal"/>
    <w:link w:val="Brdtekstinnrykk3Tegn"/>
    <w:uiPriority w:val="99"/>
    <w:semiHidden/>
    <w:rsid w:val="00AA74EE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A74EE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AA74EE"/>
  </w:style>
  <w:style w:type="character" w:customStyle="1" w:styleId="DatoTegn">
    <w:name w:val="Dato Tegn"/>
    <w:basedOn w:val="Standardskriftforavsnitt"/>
    <w:link w:val="Dato"/>
    <w:uiPriority w:val="99"/>
    <w:semiHidden/>
    <w:rsid w:val="00AA74EE"/>
  </w:style>
  <w:style w:type="paragraph" w:styleId="Dokumentkart">
    <w:name w:val="Document Map"/>
    <w:basedOn w:val="Normal"/>
    <w:link w:val="DokumentkartTegn"/>
    <w:uiPriority w:val="99"/>
    <w:semiHidden/>
    <w:rsid w:val="00AA74EE"/>
    <w:pPr>
      <w:spacing w:before="0" w:after="0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AA74EE"/>
    <w:rPr>
      <w:rFonts w:ascii="Segoe UI" w:hAnsi="Segoe UI" w:cs="Segoe UI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A74EE"/>
    <w:pPr>
      <w:spacing w:before="120" w:after="12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AA74EE"/>
    <w:pPr>
      <w:spacing w:before="0"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A74EE"/>
  </w:style>
  <w:style w:type="table" w:styleId="Fargerikliste">
    <w:name w:val="Colorful List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8F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A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6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9AEB7" w:themeFill="accent4" w:themeFillShade="CC"/>
      </w:tcPr>
    </w:tblStylePr>
    <w:tblStylePr w:type="lastRow">
      <w:rPr>
        <w:b/>
        <w:bCs/>
        <w:color w:val="39AEB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264F" w:themeFill="accent3" w:themeFillShade="CC"/>
      </w:tcPr>
    </w:tblStylePr>
    <w:tblStylePr w:type="lastRow">
      <w:rPr>
        <w:b/>
        <w:bCs/>
        <w:color w:val="4F26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670D" w:themeFill="accent6" w:themeFillShade="CC"/>
      </w:tcPr>
    </w:tblStylePr>
    <w:tblStylePr w:type="lastRow">
      <w:rPr>
        <w:b/>
        <w:bCs/>
        <w:color w:val="EF670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3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000" w:themeFill="accent5" w:themeFillShade="CC"/>
      </w:tcPr>
    </w:tblStylePr>
    <w:tblStylePr w:type="lastRow">
      <w:rPr>
        <w:b/>
        <w:bCs/>
        <w:color w:val="0000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64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6448" w:themeColor="accent1" w:themeShade="99"/>
          <w:insideV w:val="nil"/>
        </w:tcBorders>
        <w:shd w:val="clear" w:color="auto" w:fill="1E64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448" w:themeFill="accent1" w:themeFillShade="99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8EDDB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C9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C9D00" w:themeColor="accent2" w:themeShade="99"/>
          <w:insideV w:val="nil"/>
        </w:tcBorders>
        <w:shd w:val="clear" w:color="auto" w:fill="DC9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9D00" w:themeFill="accent2" w:themeFillShade="99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A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0C6CD" w:themeColor="accent4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6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1C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1C3B" w:themeColor="accent3" w:themeShade="99"/>
          <w:insideV w:val="nil"/>
        </w:tcBorders>
        <w:shd w:val="clear" w:color="auto" w:fill="3B1C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1C3B" w:themeFill="accent3" w:themeFillShade="99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43064" w:themeColor="accent3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F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B828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B8289" w:themeColor="accent4" w:themeShade="99"/>
          <w:insideV w:val="nil"/>
        </w:tcBorders>
        <w:shd w:val="clear" w:color="auto" w:fill="2B828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8289" w:themeFill="accent4" w:themeFillShade="99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AFE2E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58C46" w:themeColor="accent6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5" w:themeShade="99"/>
          <w:insideV w:val="nil"/>
        </w:tcBorders>
        <w:shd w:val="clear" w:color="auto" w:fill="000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99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8080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0000" w:themeColor="accent5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4D0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4D09" w:themeColor="accent6" w:themeShade="99"/>
          <w:insideV w:val="nil"/>
        </w:tcBorders>
        <w:shd w:val="clear" w:color="auto" w:fill="B34D0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4D09" w:themeFill="accent6" w:themeFillShade="99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AC5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</w:rPr>
      <w:tblPr/>
      <w:tcPr>
        <w:shd w:val="clear" w:color="auto" w:fill="A4E4C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4E4C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</w:rPr>
      <w:tblPr/>
      <w:tcPr>
        <w:shd w:val="clear" w:color="auto" w:fill="FFEE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E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</w:rPr>
      <w:tblPr/>
      <w:tcPr>
        <w:shd w:val="clear" w:color="auto" w:fill="D09DD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9DD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</w:rPr>
      <w:tblPr/>
      <w:tcPr>
        <w:shd w:val="clear" w:color="auto" w:fill="BFE8E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E8E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</w:rPr>
      <w:tblPr/>
      <w:tcPr>
        <w:shd w:val="clear" w:color="auto" w:fill="9999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</w:rPr>
      <w:tblPr/>
      <w:tcPr>
        <w:shd w:val="clear" w:color="auto" w:fill="FBD1B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1B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AA74EE"/>
    <w:pPr>
      <w:spacing w:after="0"/>
    </w:pPr>
  </w:style>
  <w:style w:type="character" w:styleId="Fulgthyperkobling">
    <w:name w:val="FollowedHyperlink"/>
    <w:basedOn w:val="Standardskriftforavsnitt"/>
    <w:uiPriority w:val="99"/>
    <w:semiHidden/>
    <w:rsid w:val="00AA74EE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AA74EE"/>
    <w:pPr>
      <w:spacing w:before="0" w:after="0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A74EE"/>
  </w:style>
  <w:style w:type="paragraph" w:styleId="HTML-adresse">
    <w:name w:val="HTML Address"/>
    <w:basedOn w:val="Normal"/>
    <w:link w:val="HTML-adresseTegn"/>
    <w:uiPriority w:val="99"/>
    <w:semiHidden/>
    <w:rsid w:val="00AA74EE"/>
    <w:pPr>
      <w:spacing w:before="0"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A74EE"/>
    <w:rPr>
      <w:i/>
      <w:iCs/>
    </w:rPr>
  </w:style>
  <w:style w:type="character" w:styleId="HTML-akronym">
    <w:name w:val="HTML Acronym"/>
    <w:basedOn w:val="Standardskriftforavsnitt"/>
    <w:uiPriority w:val="99"/>
    <w:semiHidden/>
    <w:rsid w:val="00AA74EE"/>
  </w:style>
  <w:style w:type="character" w:styleId="HTML-definisjon">
    <w:name w:val="HTML Definition"/>
    <w:basedOn w:val="Standardskriftforavsnitt"/>
    <w:uiPriority w:val="99"/>
    <w:semiHidden/>
    <w:rsid w:val="00AA74EE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AA74EE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A74EE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A74EE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AA74EE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AA74EE"/>
    <w:rPr>
      <w:i/>
      <w:iCs/>
    </w:rPr>
  </w:style>
  <w:style w:type="character" w:styleId="Hyperkobling">
    <w:name w:val="Hyperlink"/>
    <w:basedOn w:val="Standardskriftforavsnitt"/>
    <w:uiPriority w:val="99"/>
    <w:rsid w:val="00AA74EE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AA74EE"/>
    <w:pPr>
      <w:spacing w:before="0"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AA74EE"/>
    <w:pPr>
      <w:spacing w:before="0"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AA74EE"/>
    <w:pPr>
      <w:spacing w:before="0"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AA74EE"/>
    <w:pPr>
      <w:spacing w:before="0"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AA74EE"/>
    <w:pPr>
      <w:spacing w:before="0"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AA74EE"/>
    <w:pPr>
      <w:spacing w:before="0"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AA74EE"/>
    <w:pPr>
      <w:spacing w:before="0"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AA74EE"/>
    <w:pPr>
      <w:spacing w:before="0"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AA74EE"/>
    <w:pPr>
      <w:spacing w:before="0" w:after="0"/>
      <w:ind w:left="1980" w:hanging="220"/>
    </w:pPr>
  </w:style>
  <w:style w:type="paragraph" w:styleId="Ingenmellomrom">
    <w:name w:val="No Spacing"/>
    <w:uiPriority w:val="1"/>
    <w:semiHidden/>
    <w:qFormat/>
    <w:rsid w:val="00AA74EE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A74EE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AA74E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rsid w:val="00AA74EE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rsid w:val="00AA74EE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rsid w:val="00AA74EE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rsid w:val="00AA74EE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rsid w:val="00AA74EE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rsid w:val="00AA74EE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rsid w:val="00AA74EE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A74E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A74EE"/>
  </w:style>
  <w:style w:type="paragraph" w:styleId="Kildeliste">
    <w:name w:val="table of authorities"/>
    <w:basedOn w:val="Normal"/>
    <w:next w:val="Normal"/>
    <w:uiPriority w:val="99"/>
    <w:semiHidden/>
    <w:rsid w:val="00AA74EE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rsid w:val="00AA74E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AA74E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A74E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A74E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74EE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AA74EE"/>
    <w:pPr>
      <w:framePr w:w="7920" w:h="1980" w:hRule="exact" w:hSpace="141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AA74EE"/>
  </w:style>
  <w:style w:type="paragraph" w:styleId="Liste">
    <w:name w:val="List"/>
    <w:basedOn w:val="Normal"/>
    <w:uiPriority w:val="99"/>
    <w:semiHidden/>
    <w:rsid w:val="00AA74EE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AA74EE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A74EE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A74EE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A74EE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A74EE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AA74E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A74E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A74E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A74EE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AA74EE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2">
    <w:name w:val="List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bottom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bottom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bottom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bottom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bottom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bottom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3">
    <w:name w:val="List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32A77A" w:themeColor="accent1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2A77A" w:themeColor="accent1"/>
          <w:right w:val="single" w:sz="4" w:space="0" w:color="32A77A" w:themeColor="accent1"/>
        </w:tcBorders>
      </w:tcPr>
    </w:tblStylePr>
    <w:tblStylePr w:type="band1Horz">
      <w:tblPr/>
      <w:tcPr>
        <w:tcBorders>
          <w:top w:val="single" w:sz="4" w:space="0" w:color="32A77A" w:themeColor="accent1"/>
          <w:bottom w:val="single" w:sz="4" w:space="0" w:color="32A77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2A77A" w:themeColor="accent1"/>
          <w:left w:val="nil"/>
        </w:tcBorders>
      </w:tcPr>
    </w:tblStylePr>
    <w:tblStylePr w:type="swCell">
      <w:tblPr/>
      <w:tcPr>
        <w:tcBorders>
          <w:top w:val="double" w:sz="4" w:space="0" w:color="32A77A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D770" w:themeColor="accent2"/>
          <w:right w:val="single" w:sz="4" w:space="0" w:color="FFD770" w:themeColor="accent2"/>
        </w:tcBorders>
      </w:tcPr>
    </w:tblStylePr>
    <w:tblStylePr w:type="band1Horz">
      <w:tblPr/>
      <w:tcPr>
        <w:tcBorders>
          <w:top w:val="single" w:sz="4" w:space="0" w:color="FFD770" w:themeColor="accent2"/>
          <w:bottom w:val="single" w:sz="4" w:space="0" w:color="FFD7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D770" w:themeColor="accent2"/>
          <w:left w:val="nil"/>
        </w:tcBorders>
      </w:tcPr>
    </w:tblStylePr>
    <w:tblStylePr w:type="swCell">
      <w:tblPr/>
      <w:tcPr>
        <w:tcBorders>
          <w:top w:val="double" w:sz="4" w:space="0" w:color="FFD77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43064" w:themeColor="accent3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3064" w:themeColor="accent3"/>
          <w:right w:val="single" w:sz="4" w:space="0" w:color="643064" w:themeColor="accent3"/>
        </w:tcBorders>
      </w:tcPr>
    </w:tblStylePr>
    <w:tblStylePr w:type="band1Horz">
      <w:tblPr/>
      <w:tcPr>
        <w:tcBorders>
          <w:top w:val="single" w:sz="4" w:space="0" w:color="643064" w:themeColor="accent3"/>
          <w:bottom w:val="single" w:sz="4" w:space="0" w:color="64306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3064" w:themeColor="accent3"/>
          <w:left w:val="nil"/>
        </w:tcBorders>
      </w:tcPr>
    </w:tblStylePr>
    <w:tblStylePr w:type="swCell">
      <w:tblPr/>
      <w:tcPr>
        <w:tcBorders>
          <w:top w:val="double" w:sz="4" w:space="0" w:color="64306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0C6CD" w:themeColor="accent4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C6CD" w:themeColor="accent4"/>
          <w:right w:val="single" w:sz="4" w:space="0" w:color="60C6CD" w:themeColor="accent4"/>
        </w:tcBorders>
      </w:tcPr>
    </w:tblStylePr>
    <w:tblStylePr w:type="band1Horz">
      <w:tblPr/>
      <w:tcPr>
        <w:tcBorders>
          <w:top w:val="single" w:sz="4" w:space="0" w:color="60C6CD" w:themeColor="accent4"/>
          <w:bottom w:val="single" w:sz="4" w:space="0" w:color="60C6C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C6CD" w:themeColor="accent4"/>
          <w:left w:val="nil"/>
        </w:tcBorders>
      </w:tcPr>
    </w:tblStylePr>
    <w:tblStylePr w:type="swCell">
      <w:tblPr/>
      <w:tcPr>
        <w:tcBorders>
          <w:top w:val="double" w:sz="4" w:space="0" w:color="60C6CD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accent5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accent5"/>
          <w:right w:val="single" w:sz="4" w:space="0" w:color="000000" w:themeColor="accent5"/>
        </w:tcBorders>
      </w:tcPr>
    </w:tblStylePr>
    <w:tblStylePr w:type="band1Horz">
      <w:tblPr/>
      <w:tcPr>
        <w:tcBorders>
          <w:top w:val="single" w:sz="4" w:space="0" w:color="000000" w:themeColor="accent5"/>
          <w:bottom w:val="single" w:sz="4" w:space="0" w:color="0000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accent5"/>
          <w:left w:val="nil"/>
        </w:tcBorders>
      </w:tcPr>
    </w:tblStylePr>
    <w:tblStylePr w:type="swCell">
      <w:tblPr/>
      <w:tcPr>
        <w:tcBorders>
          <w:top w:val="double" w:sz="4" w:space="0" w:color="00000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58C46" w:themeColor="accent6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58C46" w:themeColor="accent6"/>
          <w:right w:val="single" w:sz="4" w:space="0" w:color="F58C46" w:themeColor="accent6"/>
        </w:tcBorders>
      </w:tcPr>
    </w:tblStylePr>
    <w:tblStylePr w:type="band1Horz">
      <w:tblPr/>
      <w:tcPr>
        <w:tcBorders>
          <w:top w:val="single" w:sz="4" w:space="0" w:color="F58C46" w:themeColor="accent6"/>
          <w:bottom w:val="single" w:sz="4" w:space="0" w:color="F58C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58C46" w:themeColor="accent6"/>
          <w:left w:val="nil"/>
        </w:tcBorders>
      </w:tcPr>
    </w:tblStylePr>
    <w:tblStylePr w:type="swCell">
      <w:tblPr/>
      <w:tcPr>
        <w:tcBorders>
          <w:top w:val="double" w:sz="4" w:space="0" w:color="F58C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5mrk">
    <w:name w:val="List Table 5 Dark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D770" w:themeColor="accent2"/>
        <w:left w:val="single" w:sz="24" w:space="0" w:color="FFD770" w:themeColor="accent2"/>
        <w:bottom w:val="single" w:sz="24" w:space="0" w:color="FFD770" w:themeColor="accent2"/>
        <w:right w:val="single" w:sz="24" w:space="0" w:color="FFD770" w:themeColor="accent2"/>
      </w:tblBorders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3064" w:themeColor="accent3"/>
        <w:left w:val="single" w:sz="24" w:space="0" w:color="643064" w:themeColor="accent3"/>
        <w:bottom w:val="single" w:sz="24" w:space="0" w:color="643064" w:themeColor="accent3"/>
        <w:right w:val="single" w:sz="24" w:space="0" w:color="643064" w:themeColor="accent3"/>
      </w:tblBorders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0C6CD" w:themeColor="accent4"/>
        <w:left w:val="single" w:sz="24" w:space="0" w:color="60C6CD" w:themeColor="accent4"/>
        <w:bottom w:val="single" w:sz="24" w:space="0" w:color="60C6CD" w:themeColor="accent4"/>
        <w:right w:val="single" w:sz="24" w:space="0" w:color="60C6CD" w:themeColor="accent4"/>
      </w:tblBorders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accent5"/>
        <w:left w:val="single" w:sz="24" w:space="0" w:color="000000" w:themeColor="accent5"/>
        <w:bottom w:val="single" w:sz="24" w:space="0" w:color="000000" w:themeColor="accent5"/>
        <w:right w:val="single" w:sz="24" w:space="0" w:color="000000" w:themeColor="accent5"/>
      </w:tblBorders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58C46" w:themeColor="accent6"/>
        <w:left w:val="single" w:sz="24" w:space="0" w:color="F58C46" w:themeColor="accent6"/>
        <w:bottom w:val="single" w:sz="24" w:space="0" w:color="F58C46" w:themeColor="accent6"/>
        <w:right w:val="single" w:sz="24" w:space="0" w:color="F58C46" w:themeColor="accent6"/>
      </w:tblBorders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32A77A" w:themeColor="accent1"/>
        <w:bottom w:val="single" w:sz="4" w:space="0" w:color="32A77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2A77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D770" w:themeColor="accent2"/>
        <w:bottom w:val="single" w:sz="4" w:space="0" w:color="FFD7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D7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643064" w:themeColor="accent3"/>
        <w:bottom w:val="single" w:sz="4" w:space="0" w:color="64306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4306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60C6CD" w:themeColor="accent4"/>
        <w:bottom w:val="single" w:sz="4" w:space="0" w:color="60C6C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0C6C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000000" w:themeColor="accent5"/>
        <w:bottom w:val="single" w:sz="4" w:space="0" w:color="0000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58C46" w:themeColor="accent6"/>
        <w:bottom w:val="single" w:sz="4" w:space="0" w:color="F58C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58C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2A77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2A77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2A77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2A77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D7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D7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D7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D7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306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306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306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306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C6C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C6C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C6C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C6C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58C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58C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58C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58C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1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  <w:shd w:val="clear" w:color="auto" w:fill="FFF5DB" w:themeFill="accent2" w:themeFillTint="3F"/>
      </w:tcPr>
    </w:tblStylePr>
    <w:tblStylePr w:type="band2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1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  <w:shd w:val="clear" w:color="auto" w:fill="E2C2E2" w:themeFill="accent3" w:themeFillTint="3F"/>
      </w:tcPr>
    </w:tblStylePr>
    <w:tblStylePr w:type="band2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1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  <w:shd w:val="clear" w:color="auto" w:fill="D7F0F2" w:themeFill="accent4" w:themeFillTint="3F"/>
      </w:tcPr>
    </w:tblStylePr>
    <w:tblStylePr w:type="band2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1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  <w:shd w:val="clear" w:color="auto" w:fill="C0C0C0" w:themeFill="accent5" w:themeFillTint="3F"/>
      </w:tcPr>
    </w:tblStylePr>
    <w:tblStylePr w:type="band2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1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  <w:shd w:val="clear" w:color="auto" w:fill="FCE2D1" w:themeFill="accent6" w:themeFillTint="3F"/>
      </w:tcPr>
    </w:tblStylePr>
    <w:tblStylePr w:type="band2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AA7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A74EE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AA7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A74E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rsid w:val="00AA74EE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2A77A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shd w:val="clear" w:color="auto" w:fill="C7EED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77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shd w:val="clear" w:color="auto" w:fill="FFF5D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3064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shd w:val="clear" w:color="auto" w:fill="E2C2E2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C6C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shd w:val="clear" w:color="auto" w:fill="D7F0F2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shd w:val="clear" w:color="auto" w:fill="C0C0C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8C46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shd w:val="clear" w:color="auto" w:fill="FCE2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2A77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2A77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2A77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7EED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7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7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306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306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2E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C6C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C6C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0F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8C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8C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2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  <w:insideV w:val="single" w:sz="8" w:space="0" w:color="56CC9E" w:themeColor="accent1" w:themeTint="BF"/>
      </w:tblBorders>
    </w:tblPr>
    <w:tcPr>
      <w:shd w:val="clear" w:color="auto" w:fill="C7EED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CC9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  <w:insideV w:val="single" w:sz="8" w:space="0" w:color="FFE093" w:themeColor="accent2" w:themeTint="BF"/>
      </w:tblBorders>
    </w:tblPr>
    <w:tcPr>
      <w:shd w:val="clear" w:color="auto" w:fill="FFF5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0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  <w:insideV w:val="single" w:sz="8" w:space="0" w:color="A14DA1" w:themeColor="accent3" w:themeTint="BF"/>
      </w:tblBorders>
    </w:tblPr>
    <w:tcPr>
      <w:shd w:val="clear" w:color="auto" w:fill="E2C2E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4D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  <w:insideV w:val="single" w:sz="8" w:space="0" w:color="87D4D9" w:themeColor="accent4" w:themeTint="BF"/>
      </w:tblBorders>
    </w:tblPr>
    <w:tcPr>
      <w:shd w:val="clear" w:color="auto" w:fill="D7F0F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D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  <w:insideV w:val="single" w:sz="8" w:space="0" w:color="404040" w:themeColor="accent5" w:themeTint="BF"/>
      </w:tblBorders>
    </w:tblPr>
    <w:tcPr>
      <w:shd w:val="clear" w:color="auto" w:fill="C0C0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  <w:insideV w:val="single" w:sz="8" w:space="0" w:color="F7A874" w:themeColor="accent6" w:themeTint="BF"/>
      </w:tblBorders>
    </w:tblPr>
    <w:tcPr>
      <w:shd w:val="clear" w:color="auto" w:fill="FCE2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A8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cPr>
      <w:shd w:val="clear" w:color="auto" w:fill="C7EED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F8F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F1E5" w:themeFill="accent1" w:themeFillTint="33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tcBorders>
          <w:insideH w:val="single" w:sz="6" w:space="0" w:color="32A77A" w:themeColor="accent1"/>
          <w:insideV w:val="single" w:sz="6" w:space="0" w:color="32A77A" w:themeColor="accent1"/>
        </w:tcBorders>
        <w:shd w:val="clear" w:color="auto" w:fill="8EDDB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cPr>
      <w:shd w:val="clear" w:color="auto" w:fill="FFF5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A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E2" w:themeFill="accent2" w:themeFillTint="33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tcBorders>
          <w:insideH w:val="single" w:sz="6" w:space="0" w:color="FFD770" w:themeColor="accent2"/>
          <w:insideV w:val="single" w:sz="6" w:space="0" w:color="FFD770" w:themeColor="accent2"/>
        </w:tcBorders>
        <w:shd w:val="clear" w:color="auto" w:fill="FFEA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cPr>
      <w:shd w:val="clear" w:color="auto" w:fill="E2C2E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E6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DE7" w:themeFill="accent3" w:themeFillTint="33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tcBorders>
          <w:insideH w:val="single" w:sz="6" w:space="0" w:color="643064" w:themeColor="accent3"/>
          <w:insideV w:val="single" w:sz="6" w:space="0" w:color="643064" w:themeColor="accent3"/>
        </w:tcBorders>
        <w:shd w:val="clear" w:color="auto" w:fill="C485C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cPr>
      <w:shd w:val="clear" w:color="auto" w:fill="D7F0F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F5" w:themeFill="accent4" w:themeFillTint="33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tcBorders>
          <w:insideH w:val="single" w:sz="6" w:space="0" w:color="60C6CD" w:themeColor="accent4"/>
          <w:insideV w:val="single" w:sz="6" w:space="0" w:color="60C6CD" w:themeColor="accent4"/>
        </w:tcBorders>
        <w:shd w:val="clear" w:color="auto" w:fill="AFE2E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cPr>
      <w:shd w:val="clear" w:color="auto" w:fill="C0C0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5" w:themeFillTint="33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tcBorders>
          <w:insideH w:val="single" w:sz="6" w:space="0" w:color="000000" w:themeColor="accent5"/>
          <w:insideV w:val="single" w:sz="6" w:space="0" w:color="000000" w:themeColor="accent5"/>
        </w:tcBorders>
        <w:shd w:val="clear" w:color="auto" w:fill="8080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cPr>
      <w:shd w:val="clear" w:color="auto" w:fill="FCE2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8DA" w:themeFill="accent6" w:themeFillTint="33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tcBorders>
          <w:insideH w:val="single" w:sz="6" w:space="0" w:color="F58C46" w:themeColor="accent6"/>
          <w:insideV w:val="single" w:sz="6" w:space="0" w:color="F58C46" w:themeColor="accent6"/>
        </w:tcBorders>
        <w:shd w:val="clear" w:color="auto" w:fill="FAC5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7EED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EDDB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EDDB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5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A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AB7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2E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485C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485C4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0F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E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E6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2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5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5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7EED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2E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0F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2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53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57C5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83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BC1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18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24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C7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A3A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400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600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</w:style>
  <w:style w:type="paragraph" w:styleId="NormalWeb">
    <w:name w:val="Normal (Web)"/>
    <w:basedOn w:val="Normal"/>
    <w:uiPriority w:val="99"/>
    <w:semiHidden/>
    <w:rsid w:val="00AA74EE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A74EE"/>
    <w:pPr>
      <w:spacing w:before="0"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A74EE"/>
  </w:style>
  <w:style w:type="paragraph" w:styleId="Nummerertliste">
    <w:name w:val="List Number"/>
    <w:basedOn w:val="Normal"/>
    <w:uiPriority w:val="99"/>
    <w:rsid w:val="00AA74EE"/>
    <w:pPr>
      <w:numPr>
        <w:numId w:val="2"/>
      </w:numPr>
      <w:contextualSpacing/>
    </w:pPr>
  </w:style>
  <w:style w:type="paragraph" w:styleId="Nummerertliste2">
    <w:name w:val="List Number 2"/>
    <w:basedOn w:val="Normal"/>
    <w:uiPriority w:val="99"/>
    <w:semiHidden/>
    <w:rsid w:val="00AA74EE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rsid w:val="00AA74EE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rsid w:val="00AA74EE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rsid w:val="00AA74EE"/>
    <w:pPr>
      <w:numPr>
        <w:numId w:val="11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AA74EE"/>
    <w:pPr>
      <w:spacing w:before="240"/>
      <w:outlineLvl w:val="9"/>
    </w:pPr>
    <w:rPr>
      <w:b w:val="0"/>
      <w:color w:val="auto"/>
    </w:rPr>
  </w:style>
  <w:style w:type="character" w:styleId="Plassholdertekst">
    <w:name w:val="Placeholder Text"/>
    <w:basedOn w:val="Standardskriftforavsnitt"/>
    <w:uiPriority w:val="99"/>
    <w:semiHidden/>
    <w:rsid w:val="00AA74EE"/>
    <w:rPr>
      <w:color w:val="808080"/>
    </w:rPr>
  </w:style>
  <w:style w:type="paragraph" w:styleId="Punktliste">
    <w:name w:val="List Bullet"/>
    <w:basedOn w:val="Normal"/>
    <w:uiPriority w:val="99"/>
    <w:qFormat/>
    <w:rsid w:val="007C0C20"/>
    <w:pPr>
      <w:numPr>
        <w:numId w:val="1"/>
      </w:numPr>
      <w:ind w:left="794" w:hanging="397"/>
      <w:contextualSpacing/>
    </w:pPr>
  </w:style>
  <w:style w:type="paragraph" w:styleId="Punktliste2">
    <w:name w:val="List Bullet 2"/>
    <w:basedOn w:val="Normal"/>
    <w:uiPriority w:val="99"/>
    <w:qFormat/>
    <w:rsid w:val="007C0C20"/>
    <w:pPr>
      <w:numPr>
        <w:numId w:val="12"/>
      </w:numPr>
      <w:ind w:left="1191" w:hanging="397"/>
      <w:contextualSpacing/>
    </w:pPr>
  </w:style>
  <w:style w:type="paragraph" w:styleId="Punktliste3">
    <w:name w:val="List Bullet 3"/>
    <w:basedOn w:val="Normal"/>
    <w:uiPriority w:val="99"/>
    <w:semiHidden/>
    <w:rsid w:val="00AA74EE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rsid w:val="00AA74EE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rsid w:val="00AA74EE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AA74EE"/>
    <w:pPr>
      <w:spacing w:before="0" w:after="0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A74EE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EC5" w:themeColor="accent2" w:themeTint="66"/>
        <w:left w:val="single" w:sz="4" w:space="0" w:color="FFEEC5" w:themeColor="accent2" w:themeTint="66"/>
        <w:bottom w:val="single" w:sz="4" w:space="0" w:color="FFEEC5" w:themeColor="accent2" w:themeTint="66"/>
        <w:right w:val="single" w:sz="4" w:space="0" w:color="FFEEC5" w:themeColor="accent2" w:themeTint="66"/>
        <w:insideH w:val="single" w:sz="4" w:space="0" w:color="FFEEC5" w:themeColor="accent2" w:themeTint="66"/>
        <w:insideV w:val="single" w:sz="4" w:space="0" w:color="FFEE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D09DD0" w:themeColor="accent3" w:themeTint="66"/>
        <w:left w:val="single" w:sz="4" w:space="0" w:color="D09DD0" w:themeColor="accent3" w:themeTint="66"/>
        <w:bottom w:val="single" w:sz="4" w:space="0" w:color="D09DD0" w:themeColor="accent3" w:themeTint="66"/>
        <w:right w:val="single" w:sz="4" w:space="0" w:color="D09DD0" w:themeColor="accent3" w:themeTint="66"/>
        <w:insideH w:val="single" w:sz="4" w:space="0" w:color="D09DD0" w:themeColor="accent3" w:themeTint="66"/>
        <w:insideV w:val="single" w:sz="4" w:space="0" w:color="D09DD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E8EB" w:themeColor="accent4" w:themeTint="66"/>
        <w:left w:val="single" w:sz="4" w:space="0" w:color="BFE8EB" w:themeColor="accent4" w:themeTint="66"/>
        <w:bottom w:val="single" w:sz="4" w:space="0" w:color="BFE8EB" w:themeColor="accent4" w:themeTint="66"/>
        <w:right w:val="single" w:sz="4" w:space="0" w:color="BFE8EB" w:themeColor="accent4" w:themeTint="66"/>
        <w:insideH w:val="single" w:sz="4" w:space="0" w:color="BFE8EB" w:themeColor="accent4" w:themeTint="66"/>
        <w:insideV w:val="single" w:sz="4" w:space="0" w:color="BFE8E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5" w:themeTint="66"/>
        <w:left w:val="single" w:sz="4" w:space="0" w:color="999999" w:themeColor="accent5" w:themeTint="66"/>
        <w:bottom w:val="single" w:sz="4" w:space="0" w:color="999999" w:themeColor="accent5" w:themeTint="66"/>
        <w:right w:val="single" w:sz="4" w:space="0" w:color="999999" w:themeColor="accent5" w:themeTint="66"/>
        <w:insideH w:val="single" w:sz="4" w:space="0" w:color="999999" w:themeColor="accent5" w:themeTint="66"/>
        <w:insideV w:val="single" w:sz="4" w:space="0" w:color="9999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BD1B5" w:themeColor="accent6" w:themeTint="66"/>
        <w:left w:val="single" w:sz="4" w:space="0" w:color="FBD1B5" w:themeColor="accent6" w:themeTint="66"/>
        <w:bottom w:val="single" w:sz="4" w:space="0" w:color="FBD1B5" w:themeColor="accent6" w:themeTint="66"/>
        <w:right w:val="single" w:sz="4" w:space="0" w:color="FBD1B5" w:themeColor="accent6" w:themeTint="66"/>
        <w:insideH w:val="single" w:sz="4" w:space="0" w:color="FBD1B5" w:themeColor="accent6" w:themeTint="66"/>
        <w:insideV w:val="single" w:sz="4" w:space="0" w:color="FBD1B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77D6B1" w:themeColor="accent1" w:themeTint="99"/>
        <w:bottom w:val="single" w:sz="2" w:space="0" w:color="77D6B1" w:themeColor="accent1" w:themeTint="99"/>
        <w:insideH w:val="single" w:sz="2" w:space="0" w:color="77D6B1" w:themeColor="accent1" w:themeTint="99"/>
        <w:insideV w:val="single" w:sz="2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7D6B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FE6A9" w:themeColor="accent2" w:themeTint="99"/>
        <w:bottom w:val="single" w:sz="2" w:space="0" w:color="FFE6A9" w:themeColor="accent2" w:themeTint="99"/>
        <w:insideH w:val="single" w:sz="2" w:space="0" w:color="FFE6A9" w:themeColor="accent2" w:themeTint="99"/>
        <w:insideV w:val="single" w:sz="2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E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B86CB8" w:themeColor="accent3" w:themeTint="99"/>
        <w:bottom w:val="single" w:sz="2" w:space="0" w:color="B86CB8" w:themeColor="accent3" w:themeTint="99"/>
        <w:insideH w:val="single" w:sz="2" w:space="0" w:color="B86CB8" w:themeColor="accent3" w:themeTint="99"/>
        <w:insideV w:val="single" w:sz="2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86CB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9FDCE1" w:themeColor="accent4" w:themeTint="99"/>
        <w:bottom w:val="single" w:sz="2" w:space="0" w:color="9FDCE1" w:themeColor="accent4" w:themeTint="99"/>
        <w:insideH w:val="single" w:sz="2" w:space="0" w:color="9FDCE1" w:themeColor="accent4" w:themeTint="99"/>
        <w:insideV w:val="single" w:sz="2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E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accent5" w:themeTint="99"/>
        <w:bottom w:val="single" w:sz="2" w:space="0" w:color="666666" w:themeColor="accent5" w:themeTint="99"/>
        <w:insideH w:val="single" w:sz="2" w:space="0" w:color="666666" w:themeColor="accent5" w:themeTint="99"/>
        <w:insideV w:val="single" w:sz="2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9BA90" w:themeColor="accent6" w:themeTint="99"/>
        <w:bottom w:val="single" w:sz="2" w:space="0" w:color="F9BA90" w:themeColor="accent6" w:themeTint="99"/>
        <w:insideH w:val="single" w:sz="2" w:space="0" w:color="F9BA90" w:themeColor="accent6" w:themeTint="99"/>
        <w:insideV w:val="single" w:sz="2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BA9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3">
    <w:name w:val="Grid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2">
    <w:name w:val="Grid Table 5 Dark Accent 2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EC5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D09DD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BFE8EB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999999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BD1B5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character" w:styleId="Sidetall">
    <w:name w:val="page number"/>
    <w:basedOn w:val="Standardskriftforavsnitt"/>
    <w:uiPriority w:val="99"/>
    <w:semiHidden/>
    <w:rsid w:val="00AA74EE"/>
  </w:style>
  <w:style w:type="paragraph" w:styleId="Sitat">
    <w:name w:val="Quote"/>
    <w:basedOn w:val="Normal"/>
    <w:next w:val="Normal"/>
    <w:link w:val="SitatTegn"/>
    <w:uiPriority w:val="29"/>
    <w:qFormat/>
    <w:rsid w:val="007C0C20"/>
    <w:pPr>
      <w:spacing w:before="200" w:after="16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7C0C20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rsid w:val="00AA74EE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AA74EE"/>
    <w:pPr>
      <w:spacing w:before="0" w:after="0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AA74EE"/>
    <w:rPr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AA74EE"/>
    <w:rPr>
      <w:u w:val="dotted"/>
    </w:rPr>
  </w:style>
  <w:style w:type="character" w:styleId="Sterk">
    <w:name w:val="Strong"/>
    <w:basedOn w:val="Standardskriftforavsnitt"/>
    <w:uiPriority w:val="22"/>
    <w:semiHidden/>
    <w:qFormat/>
    <w:rsid w:val="00AA74EE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AA74EE"/>
    <w:rPr>
      <w:b/>
      <w:bCs/>
      <w:smallCaps/>
      <w:color w:val="32A77A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AA74EE"/>
    <w:rPr>
      <w:i/>
      <w:iCs/>
      <w:color w:val="32A77A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AA74EE"/>
    <w:pPr>
      <w:pBdr>
        <w:top w:val="single" w:sz="4" w:space="10" w:color="32A77A" w:themeColor="accent1"/>
        <w:bottom w:val="single" w:sz="4" w:space="10" w:color="32A77A" w:themeColor="accent1"/>
      </w:pBdr>
      <w:spacing w:before="360" w:after="360"/>
      <w:ind w:left="864" w:right="864"/>
      <w:jc w:val="center"/>
    </w:pPr>
    <w:rPr>
      <w:i/>
      <w:iCs/>
      <w:color w:val="32A77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AA74EE"/>
    <w:rPr>
      <w:i/>
      <w:iCs/>
      <w:color w:val="32A77A" w:themeColor="accent1"/>
    </w:rPr>
  </w:style>
  <w:style w:type="paragraph" w:styleId="Stikkordregisteroverskrift">
    <w:name w:val="index heading"/>
    <w:basedOn w:val="Normal"/>
    <w:next w:val="Indeks1"/>
    <w:uiPriority w:val="99"/>
    <w:semiHidden/>
    <w:rsid w:val="00AA74EE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AA74EE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AA74EE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AA74EE"/>
    <w:pPr>
      <w:spacing w:before="120" w:after="12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rsid w:val="00AA74EE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AA74EE"/>
    <w:pPr>
      <w:spacing w:before="0" w:after="0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A74EE"/>
  </w:style>
  <w:style w:type="character" w:styleId="Utheving">
    <w:name w:val="Emphasis"/>
    <w:basedOn w:val="Standardskriftforavsnitt"/>
    <w:uiPriority w:val="20"/>
    <w:semiHidden/>
    <w:qFormat/>
    <w:rsid w:val="00AA74EE"/>
    <w:rPr>
      <w:i/>
      <w:iCs/>
    </w:rPr>
  </w:style>
  <w:style w:type="paragraph" w:styleId="Vanliginnrykk">
    <w:name w:val="Normal Indent"/>
    <w:basedOn w:val="Normal"/>
    <w:uiPriority w:val="99"/>
    <w:semiHidden/>
    <w:rsid w:val="00AA74EE"/>
    <w:pPr>
      <w:ind w:left="708"/>
    </w:pPr>
  </w:style>
  <w:style w:type="table" w:styleId="Vanligtabell1">
    <w:name w:val="Plain Table 1"/>
    <w:basedOn w:val="Vanligtabell"/>
    <w:uiPriority w:val="41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HA\AppData\Roaming\Microsoft\OfficeTemplates\Wordmal%20med%20forside.dotx" TargetMode="External"/></Relationships>
</file>

<file path=word/theme/theme1.xml><?xml version="1.0" encoding="utf-8"?>
<a:theme xmlns:a="http://schemas.openxmlformats.org/drawingml/2006/main" name="Office-tema">
  <a:themeElements>
    <a:clrScheme name="UDI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2A77A"/>
      </a:accent1>
      <a:accent2>
        <a:srgbClr val="FFD770"/>
      </a:accent2>
      <a:accent3>
        <a:srgbClr val="643064"/>
      </a:accent3>
      <a:accent4>
        <a:srgbClr val="60C6CD"/>
      </a:accent4>
      <a:accent5>
        <a:srgbClr val="000000"/>
      </a:accent5>
      <a:accent6>
        <a:srgbClr val="F58C46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15950A154B2748A3C419351CF83C7F" ma:contentTypeVersion="11" ma:contentTypeDescription="Opprett et nytt dokument." ma:contentTypeScope="" ma:versionID="1368a21a49dc448af746c64df623f80d">
  <xsd:schema xmlns:xsd="http://www.w3.org/2001/XMLSchema" xmlns:xs="http://www.w3.org/2001/XMLSchema" xmlns:p="http://schemas.microsoft.com/office/2006/metadata/properties" xmlns:ns3="3d07dbb5-f43f-41dd-9ab2-4b8447b26b0a" xmlns:ns4="8a1a2d5a-133a-490a-8311-caf34fa4cc36" targetNamespace="http://schemas.microsoft.com/office/2006/metadata/properties" ma:root="true" ma:fieldsID="f7c43b0cfe80bd8bd43ba9200a7f1e31" ns3:_="" ns4:_="">
    <xsd:import namespace="3d07dbb5-f43f-41dd-9ab2-4b8447b26b0a"/>
    <xsd:import namespace="8a1a2d5a-133a-490a-8311-caf34fa4cc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7dbb5-f43f-41dd-9ab2-4b8447b26b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a2d5a-133a-490a-8311-caf34fa4cc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E92918-7927-4C35-A7A0-1D71E6CB11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04CE41-5FB5-4537-94FC-8A8F9331A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2F38C5-1D3B-4E0B-A5D7-B281D5778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7dbb5-f43f-41dd-9ab2-4b8447b26b0a"/>
    <ds:schemaRef ds:uri="8a1a2d5a-133a-490a-8311-caf34fa4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083090-B7FA-4D4F-8DC6-5572B00F3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Wordmal med forside</Template>
  <TotalTime>8</TotalTime>
  <Pages>5</Pages>
  <Words>501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 Andersen</dc:creator>
  <cp:keywords/>
  <dc:description/>
  <cp:lastModifiedBy>Stian Milliansen</cp:lastModifiedBy>
  <cp:revision>6</cp:revision>
  <dcterms:created xsi:type="dcterms:W3CDTF">2026-06-08T07:50:00Z</dcterms:created>
  <dcterms:modified xsi:type="dcterms:W3CDTF">2026-06-10T11:45:00Z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0x0101004315950A154B2748A3C419351CF83C7F</vt:lpwstr>
  </property>
  <property fmtid="{D5CDD505-2E9C-101B-9397-08002B2CF9AE}" pid="4" name="_dlc_DocIdItemGuid">
    <vt:lpwstr>68bd19ae-6f0b-419f-9776-026b46f5bbd0</vt:lpwstr>
  </property>
  <property fmtid="{D5CDD505-2E9C-101B-9397-08002B2CF9AE}" pid="5" name="Order">
    <vt:r8>133100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maan@udi.no</vt:lpwstr>
  </property>
  <property fmtid="{D5CDD505-2E9C-101B-9397-08002B2CF9AE}" pid="13" name="MSIP_Label_8cd81a8e-f606-4aa4-8c31-9b849bafa45f_SetDate">
    <vt:lpwstr>2018-06-11T12:32:53.4693339Z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Extended_MSFT_Method">
    <vt:lpwstr>Automatic</vt:lpwstr>
  </property>
  <property fmtid="{D5CDD505-2E9C-101B-9397-08002B2CF9AE}" pid="17" name="Sensitivity">
    <vt:lpwstr>Intern</vt:lpwstr>
  </property>
</Properties>
</file>